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8255DD" w14:textId="77777777" w:rsidR="0003791B" w:rsidRDefault="0003791B">
      <w:pPr>
        <w:rPr>
          <w:rFonts w:ascii="Times New Roman" w:hAnsi="Times New Roman" w:cs="Times New Roman"/>
          <w:color w:val="auto"/>
          <w:sz w:val="2"/>
          <w:szCs w:val="2"/>
        </w:rPr>
      </w:pPr>
    </w:p>
    <w:tbl>
      <w:tblPr>
        <w:tblW w:w="5016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"/>
        <w:gridCol w:w="710"/>
        <w:gridCol w:w="286"/>
        <w:gridCol w:w="610"/>
        <w:gridCol w:w="713"/>
        <w:gridCol w:w="277"/>
        <w:gridCol w:w="447"/>
        <w:gridCol w:w="818"/>
        <w:gridCol w:w="990"/>
        <w:gridCol w:w="1392"/>
        <w:gridCol w:w="13"/>
        <w:gridCol w:w="421"/>
        <w:gridCol w:w="1138"/>
        <w:gridCol w:w="1121"/>
        <w:gridCol w:w="567"/>
        <w:gridCol w:w="526"/>
      </w:tblGrid>
      <w:tr w:rsidR="0003791B" w14:paraId="4451ECFE" w14:textId="77777777">
        <w:trPr>
          <w:trHeight w:hRule="exact" w:val="1109"/>
        </w:trPr>
        <w:tc>
          <w:tcPr>
            <w:tcW w:w="5000" w:type="pct"/>
            <w:gridSpan w:val="16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FFFFFF"/>
            <w:vAlign w:val="center"/>
          </w:tcPr>
          <w:p w14:paraId="6D24EE2D" w14:textId="77777777" w:rsidR="0003791B" w:rsidRDefault="00FB6534">
            <w:pPr>
              <w:spacing w:line="336" w:lineRule="exact"/>
              <w:ind w:left="23"/>
              <w:jc w:val="center"/>
              <w:rPr>
                <w:rFonts w:ascii="黑体" w:eastAsia="黑体" w:hAnsi="黑体" w:cs="黑体"/>
                <w:b/>
                <w:bCs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/>
                <w:bCs/>
                <w:sz w:val="32"/>
                <w:szCs w:val="32"/>
              </w:rPr>
              <w:t>西南交通大学专业技术职务评审个人信息简表</w:t>
            </w:r>
          </w:p>
          <w:p w14:paraId="3CD22DF5" w14:textId="77777777" w:rsidR="0003791B" w:rsidRDefault="0003791B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6639E259" w14:textId="77777777" w:rsidR="0003791B" w:rsidRDefault="00FB6534">
            <w:pPr>
              <w:spacing w:line="336" w:lineRule="exact"/>
              <w:ind w:left="23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  <w:b/>
                <w:bCs/>
              </w:rPr>
              <w:t>申报岗位</w:t>
            </w:r>
            <w:r>
              <w:rPr>
                <w:rFonts w:ascii="宋体" w:hAnsi="宋体" w:cs="宋体" w:hint="eastAsia"/>
              </w:rPr>
              <w:t>：</w:t>
            </w:r>
            <w:sdt>
              <w:sdtPr>
                <w:rPr>
                  <w:rFonts w:ascii="宋体" w:hAnsi="宋体" w:cs="宋体" w:hint="eastAsia"/>
                </w:rPr>
                <w:id w:val="1559131249"/>
                <w:placeholder>
                  <w:docPart w:val="1AD6AF6D886E49FBB117A10EC73D7509"/>
                </w:placeholder>
                <w:dropDownList>
                  <w:listItem w:displayText="教学科研岗" w:value="教学科研岗"/>
                  <w:listItem w:displayText="教学岗" w:value="教学岗"/>
                  <w:listItem w:displayText="科研岗" w:value="科研岗"/>
                  <w:listItem w:displayText="艺体实践岗" w:value="艺体实践岗"/>
                </w:dropDownList>
              </w:sdtPr>
              <w:sdtEndPr/>
              <w:sdtContent>
                <w:r>
                  <w:rPr>
                    <w:rFonts w:ascii="宋体" w:hAnsi="宋体" w:cs="宋体" w:hint="eastAsia"/>
                  </w:rPr>
                  <w:t>教学科研岗</w:t>
                </w:r>
              </w:sdtContent>
            </w:sdt>
            <w:r>
              <w:rPr>
                <w:rFonts w:ascii="宋体" w:hAnsi="宋体" w:cs="宋体" w:hint="eastAsia"/>
              </w:rPr>
              <w:t xml:space="preserve">                    </w:t>
            </w:r>
            <w:r>
              <w:rPr>
                <w:rFonts w:ascii="宋体" w:hAnsi="宋体" w:cs="宋体"/>
              </w:rPr>
              <w:t xml:space="preserve">                              </w:t>
            </w:r>
            <w:r>
              <w:rPr>
                <w:rFonts w:ascii="宋体" w:hAnsi="宋体" w:cs="宋体" w:hint="eastAsia"/>
                <w:b/>
                <w:bCs/>
              </w:rPr>
              <w:t>评审程序</w:t>
            </w:r>
            <w:r>
              <w:rPr>
                <w:rFonts w:ascii="宋体" w:hAnsi="宋体" w:cs="宋体" w:hint="eastAsia"/>
              </w:rPr>
              <w:t>：常规评审</w:t>
            </w:r>
          </w:p>
          <w:p w14:paraId="55AD6212" w14:textId="77777777" w:rsidR="0003791B" w:rsidRDefault="0003791B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77984266" w14:textId="77777777" w:rsidR="0003791B" w:rsidRDefault="0003791B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2738388B" w14:textId="77777777" w:rsidR="0003791B" w:rsidRDefault="0003791B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32DDFF25" w14:textId="77777777" w:rsidR="0003791B" w:rsidRDefault="0003791B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0991EF55" w14:textId="77777777" w:rsidR="0003791B" w:rsidRDefault="0003791B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3E974EE5" w14:textId="77777777" w:rsidR="0003791B" w:rsidRDefault="0003791B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4DBA77D0" w14:textId="77777777" w:rsidR="0003791B" w:rsidRDefault="0003791B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0593517D" w14:textId="77777777" w:rsidR="0003791B" w:rsidRDefault="0003791B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7FA9E39A" w14:textId="77777777" w:rsidR="0003791B" w:rsidRDefault="0003791B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338D77D1" w14:textId="77777777" w:rsidR="0003791B" w:rsidRDefault="0003791B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553A63EB" w14:textId="77777777" w:rsidR="0003791B" w:rsidRDefault="0003791B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3C1803CA" w14:textId="77777777" w:rsidR="0003791B" w:rsidRDefault="0003791B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005638EC" w14:textId="77777777" w:rsidR="0003791B" w:rsidRDefault="0003791B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06D275BA" w14:textId="77777777" w:rsidR="0003791B" w:rsidRDefault="0003791B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52FB18B1" w14:textId="77777777" w:rsidR="0003791B" w:rsidRDefault="0003791B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05EF2865" w14:textId="77777777" w:rsidR="0003791B" w:rsidRDefault="0003791B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42ED56AD" w14:textId="77777777" w:rsidR="0003791B" w:rsidRDefault="0003791B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2622F63A" w14:textId="77777777" w:rsidR="0003791B" w:rsidRDefault="0003791B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264CDE92" w14:textId="77777777" w:rsidR="0003791B" w:rsidRDefault="0003791B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6E035629" w14:textId="77777777" w:rsidR="0003791B" w:rsidRDefault="0003791B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110D5BE8" w14:textId="77777777" w:rsidR="0003791B" w:rsidRDefault="0003791B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488B943E" w14:textId="77777777" w:rsidR="0003791B" w:rsidRDefault="0003791B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2DC2FADF" w14:textId="77777777" w:rsidR="0003791B" w:rsidRDefault="0003791B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2C1F0984" w14:textId="77777777" w:rsidR="0003791B" w:rsidRDefault="0003791B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3DBCD1E3" w14:textId="77777777" w:rsidR="0003791B" w:rsidRDefault="0003791B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0FCCCF81" w14:textId="77777777" w:rsidR="0003791B" w:rsidRDefault="0003791B">
            <w:pPr>
              <w:spacing w:line="336" w:lineRule="exact"/>
              <w:ind w:left="23"/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  <w:p w14:paraId="3F4139C4" w14:textId="77777777" w:rsidR="0003791B" w:rsidRDefault="0003791B">
            <w:pPr>
              <w:spacing w:line="336" w:lineRule="exact"/>
              <w:ind w:left="23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03791B" w14:paraId="6F29E963" w14:textId="77777777" w:rsidTr="00937541">
        <w:trPr>
          <w:trHeight w:val="680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FDAF7B" w14:textId="77777777" w:rsidR="0003791B" w:rsidRDefault="00FB6534">
            <w:pPr>
              <w:spacing w:line="240" w:lineRule="exact"/>
              <w:ind w:left="20"/>
              <w:jc w:val="center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sz w:val="21"/>
                <w:szCs w:val="21"/>
              </w:rPr>
              <w:t>姓</w:t>
            </w: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名</w:t>
            </w:r>
          </w:p>
        </w:tc>
        <w:tc>
          <w:tcPr>
            <w:tcW w:w="7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41C80B" w14:textId="77777777" w:rsidR="0003791B" w:rsidRDefault="0003791B">
            <w:pPr>
              <w:spacing w:line="240" w:lineRule="exact"/>
              <w:ind w:left="20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A416FA" w14:textId="77777777" w:rsidR="0003791B" w:rsidRDefault="00FB6534">
            <w:pPr>
              <w:spacing w:line="240" w:lineRule="exact"/>
              <w:ind w:left="20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sz w:val="21"/>
                <w:szCs w:val="21"/>
              </w:rPr>
              <w:t>出生年月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124B83" w14:textId="77777777" w:rsidR="0003791B" w:rsidRDefault="0003791B">
            <w:pPr>
              <w:spacing w:line="240" w:lineRule="exact"/>
              <w:ind w:left="20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E7C07F" w14:textId="77777777" w:rsidR="0003791B" w:rsidRDefault="00FB6534">
            <w:pPr>
              <w:spacing w:line="240" w:lineRule="exact"/>
              <w:ind w:left="20"/>
              <w:jc w:val="center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sz w:val="21"/>
                <w:szCs w:val="21"/>
              </w:rPr>
              <w:t>一级学科</w:t>
            </w:r>
          </w:p>
        </w:tc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D0B529" w14:textId="77777777" w:rsidR="0003791B" w:rsidRDefault="0003791B">
            <w:pPr>
              <w:spacing w:line="240" w:lineRule="exact"/>
              <w:ind w:left="20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C2A462" w14:textId="77777777" w:rsidR="0003791B" w:rsidRDefault="00FB6534">
            <w:pPr>
              <w:spacing w:line="240" w:lineRule="exact"/>
              <w:ind w:left="20"/>
              <w:jc w:val="center"/>
              <w:rPr>
                <w:rFonts w:ascii="宋体" w:hAnsi="宋体" w:cs="宋体"/>
                <w:b/>
                <w:color w:val="auto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sz w:val="21"/>
                <w:szCs w:val="21"/>
              </w:rPr>
              <w:t>所在单位</w:t>
            </w:r>
          </w:p>
        </w:tc>
        <w:tc>
          <w:tcPr>
            <w:tcW w:w="10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29302C" w14:textId="77777777" w:rsidR="0003791B" w:rsidRDefault="0003791B">
            <w:pPr>
              <w:spacing w:line="240" w:lineRule="exact"/>
              <w:ind w:left="20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:rsidR="0003791B" w14:paraId="0C730113" w14:textId="77777777" w:rsidTr="00482E50">
        <w:trPr>
          <w:trHeight w:val="680"/>
        </w:trPr>
        <w:tc>
          <w:tcPr>
            <w:tcW w:w="153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EB8043" w14:textId="77777777" w:rsidR="0003791B" w:rsidRDefault="00FB6534">
            <w:pPr>
              <w:spacing w:line="240" w:lineRule="exact"/>
              <w:ind w:left="20"/>
              <w:jc w:val="center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sz w:val="21"/>
                <w:szCs w:val="21"/>
              </w:rPr>
              <w:t>最高学位及毕业学校、专业</w:t>
            </w:r>
          </w:p>
        </w:tc>
        <w:tc>
          <w:tcPr>
            <w:tcW w:w="346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A46993" w14:textId="77777777" w:rsidR="0003791B" w:rsidRDefault="0003791B">
            <w:pPr>
              <w:spacing w:line="240" w:lineRule="exact"/>
              <w:ind w:left="20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</w:tr>
      <w:tr w:rsidR="0003791B" w14:paraId="301616AB" w14:textId="77777777" w:rsidTr="00937541">
        <w:trPr>
          <w:trHeight w:val="680"/>
        </w:trPr>
        <w:tc>
          <w:tcPr>
            <w:tcW w:w="7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97270F" w14:textId="41C20D97" w:rsidR="00482E50" w:rsidRDefault="00FB6534">
            <w:pPr>
              <w:spacing w:line="240" w:lineRule="exact"/>
              <w:ind w:left="20"/>
              <w:jc w:val="center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sz w:val="21"/>
                <w:szCs w:val="21"/>
              </w:rPr>
              <w:t>现专业技术职务</w:t>
            </w:r>
          </w:p>
          <w:p w14:paraId="2D07AF19" w14:textId="4B7FCAE2" w:rsidR="0003791B" w:rsidRDefault="00FB6534">
            <w:pPr>
              <w:spacing w:line="240" w:lineRule="exact"/>
              <w:ind w:left="20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sz w:val="21"/>
                <w:szCs w:val="21"/>
              </w:rPr>
              <w:t>及任职时间</w:t>
            </w:r>
          </w:p>
        </w:tc>
        <w:tc>
          <w:tcPr>
            <w:tcW w:w="244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D52CD3" w14:textId="77777777" w:rsidR="0003791B" w:rsidRDefault="0003791B">
            <w:pPr>
              <w:spacing w:line="240" w:lineRule="exact"/>
              <w:ind w:left="20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7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4F2FF0" w14:textId="77777777" w:rsidR="00482E50" w:rsidRDefault="00FB6534" w:rsidP="00482E50">
            <w:pPr>
              <w:spacing w:line="240" w:lineRule="exact"/>
              <w:ind w:left="20"/>
              <w:jc w:val="center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sz w:val="21"/>
                <w:szCs w:val="21"/>
              </w:rPr>
              <w:t>拟评</w:t>
            </w:r>
          </w:p>
          <w:p w14:paraId="55023BDC" w14:textId="5CC83968" w:rsidR="0003791B" w:rsidRDefault="00FB6534" w:rsidP="00482E50">
            <w:pPr>
              <w:spacing w:line="240" w:lineRule="exact"/>
              <w:ind w:left="20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sz w:val="21"/>
                <w:szCs w:val="21"/>
              </w:rPr>
              <w:t>专业技术职务</w:t>
            </w:r>
          </w:p>
        </w:tc>
        <w:tc>
          <w:tcPr>
            <w:tcW w:w="10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BF39B8" w14:textId="77777777" w:rsidR="0003791B" w:rsidRDefault="0003791B">
            <w:pPr>
              <w:spacing w:line="240" w:lineRule="exact"/>
              <w:ind w:left="20"/>
              <w:jc w:val="center"/>
              <w:rPr>
                <w:rFonts w:ascii="宋体" w:hAnsi="宋体" w:cs="宋体"/>
                <w:color w:val="auto"/>
                <w:sz w:val="20"/>
                <w:szCs w:val="20"/>
              </w:rPr>
            </w:pPr>
          </w:p>
        </w:tc>
      </w:tr>
      <w:tr w:rsidR="0003791B" w14:paraId="30271118" w14:textId="77777777" w:rsidTr="00482E50">
        <w:trPr>
          <w:trHeight w:val="1182"/>
        </w:trPr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707B41" w14:textId="77777777" w:rsidR="0003791B" w:rsidRDefault="00FB6534">
            <w:pPr>
              <w:jc w:val="center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sz w:val="21"/>
                <w:szCs w:val="21"/>
              </w:rPr>
              <w:t>主要</w:t>
            </w:r>
          </w:p>
          <w:p w14:paraId="2835645A" w14:textId="77777777" w:rsidR="0003791B" w:rsidRDefault="00FB6534">
            <w:pPr>
              <w:jc w:val="center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sz w:val="21"/>
                <w:szCs w:val="21"/>
              </w:rPr>
              <w:t>学习</w:t>
            </w:r>
          </w:p>
          <w:p w14:paraId="23578E37" w14:textId="77777777" w:rsidR="0003791B" w:rsidRDefault="00FB6534">
            <w:pPr>
              <w:jc w:val="center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sz w:val="21"/>
                <w:szCs w:val="21"/>
              </w:rPr>
              <w:t>工作</w:t>
            </w:r>
          </w:p>
          <w:p w14:paraId="70F78C53" w14:textId="77777777" w:rsidR="0003791B" w:rsidRDefault="00FB6534">
            <w:pPr>
              <w:jc w:val="center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sz w:val="21"/>
                <w:szCs w:val="21"/>
              </w:rPr>
              <w:t>经历</w:t>
            </w:r>
          </w:p>
        </w:tc>
        <w:tc>
          <w:tcPr>
            <w:tcW w:w="467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CF3CC5" w14:textId="0C059E3A" w:rsidR="0003791B" w:rsidRDefault="00FB6534">
            <w:pPr>
              <w:rPr>
                <w:rFonts w:ascii="宋体" w:hAnsi="宋体"/>
                <w:iCs/>
                <w:color w:val="FF0000"/>
                <w:sz w:val="20"/>
                <w:szCs w:val="20"/>
              </w:rPr>
            </w:pPr>
            <w:r>
              <w:rPr>
                <w:rFonts w:ascii="宋体" w:hAnsi="宋体" w:hint="eastAsia"/>
                <w:iCs/>
                <w:color w:val="FF0000"/>
                <w:sz w:val="20"/>
                <w:szCs w:val="20"/>
              </w:rPr>
              <w:t>1.20</w:t>
            </w:r>
            <w:r w:rsidR="00482E50">
              <w:rPr>
                <w:rFonts w:ascii="宋体" w:hAnsi="宋体"/>
                <w:iCs/>
                <w:color w:val="FF0000"/>
                <w:sz w:val="20"/>
                <w:szCs w:val="20"/>
              </w:rPr>
              <w:t>09</w:t>
            </w:r>
            <w:r>
              <w:rPr>
                <w:rFonts w:ascii="宋体" w:hAnsi="宋体" w:hint="eastAsia"/>
                <w:iCs/>
                <w:color w:val="FF0000"/>
                <w:sz w:val="20"/>
                <w:szCs w:val="20"/>
              </w:rPr>
              <w:t>.09—2013.0</w:t>
            </w:r>
            <w:r w:rsidR="00482E50">
              <w:rPr>
                <w:rFonts w:ascii="宋体" w:hAnsi="宋体"/>
                <w:iCs/>
                <w:color w:val="FF0000"/>
                <w:sz w:val="20"/>
                <w:szCs w:val="20"/>
              </w:rPr>
              <w:t>6</w:t>
            </w:r>
            <w:r>
              <w:rPr>
                <w:rFonts w:ascii="宋体" w:hAnsi="宋体" w:hint="eastAsia"/>
                <w:iCs/>
                <w:color w:val="FF0000"/>
                <w:sz w:val="20"/>
                <w:szCs w:val="20"/>
              </w:rPr>
              <w:t>，西南交通大学，XXXX专业，获</w:t>
            </w:r>
            <w:r w:rsidR="00482E50">
              <w:rPr>
                <w:rFonts w:ascii="宋体" w:hAnsi="宋体" w:hint="eastAsia"/>
                <w:iCs/>
                <w:color w:val="FF0000"/>
                <w:sz w:val="20"/>
                <w:szCs w:val="20"/>
              </w:rPr>
              <w:t>工学学士</w:t>
            </w:r>
            <w:r>
              <w:rPr>
                <w:rFonts w:ascii="宋体" w:hAnsi="宋体" w:hint="eastAsia"/>
                <w:iCs/>
                <w:color w:val="FF0000"/>
                <w:sz w:val="20"/>
                <w:szCs w:val="20"/>
              </w:rPr>
              <w:t>学位；</w:t>
            </w:r>
          </w:p>
          <w:p w14:paraId="1FFFF73C" w14:textId="7A626A52" w:rsidR="00482E50" w:rsidRDefault="00482E50">
            <w:pPr>
              <w:rPr>
                <w:rFonts w:ascii="宋体" w:hAnsi="宋体"/>
                <w:iCs/>
                <w:color w:val="FF0000"/>
                <w:sz w:val="20"/>
                <w:szCs w:val="20"/>
              </w:rPr>
            </w:pPr>
            <w:r>
              <w:rPr>
                <w:rFonts w:ascii="宋体" w:hAnsi="宋体"/>
                <w:iCs/>
                <w:color w:val="FF0000"/>
                <w:sz w:val="20"/>
                <w:szCs w:val="20"/>
              </w:rPr>
              <w:t>2</w:t>
            </w:r>
            <w:r>
              <w:rPr>
                <w:rFonts w:ascii="宋体" w:hAnsi="宋体" w:hint="eastAsia"/>
                <w:iCs/>
                <w:color w:val="FF0000"/>
                <w:sz w:val="20"/>
                <w:szCs w:val="20"/>
              </w:rPr>
              <w:t>.20</w:t>
            </w:r>
            <w:r>
              <w:rPr>
                <w:rFonts w:ascii="宋体" w:hAnsi="宋体"/>
                <w:iCs/>
                <w:color w:val="FF0000"/>
                <w:sz w:val="20"/>
                <w:szCs w:val="20"/>
              </w:rPr>
              <w:t>13</w:t>
            </w:r>
            <w:r>
              <w:rPr>
                <w:rFonts w:ascii="宋体" w:hAnsi="宋体" w:hint="eastAsia"/>
                <w:iCs/>
                <w:color w:val="FF0000"/>
                <w:sz w:val="20"/>
                <w:szCs w:val="20"/>
              </w:rPr>
              <w:t>.09—201</w:t>
            </w:r>
            <w:r>
              <w:rPr>
                <w:rFonts w:ascii="宋体" w:hAnsi="宋体"/>
                <w:iCs/>
                <w:color w:val="FF0000"/>
                <w:sz w:val="20"/>
                <w:szCs w:val="20"/>
              </w:rPr>
              <w:t>6</w:t>
            </w:r>
            <w:r>
              <w:rPr>
                <w:rFonts w:ascii="宋体" w:hAnsi="宋体" w:hint="eastAsia"/>
                <w:iCs/>
                <w:color w:val="FF0000"/>
                <w:sz w:val="20"/>
                <w:szCs w:val="20"/>
              </w:rPr>
              <w:t>.0</w:t>
            </w:r>
            <w:r>
              <w:rPr>
                <w:rFonts w:ascii="宋体" w:hAnsi="宋体"/>
                <w:iCs/>
                <w:color w:val="FF0000"/>
                <w:sz w:val="20"/>
                <w:szCs w:val="20"/>
              </w:rPr>
              <w:t>6</w:t>
            </w:r>
            <w:r>
              <w:rPr>
                <w:rFonts w:ascii="宋体" w:hAnsi="宋体" w:hint="eastAsia"/>
                <w:iCs/>
                <w:color w:val="FF0000"/>
                <w:sz w:val="20"/>
                <w:szCs w:val="20"/>
              </w:rPr>
              <w:t>，西南交通大学，XXXX专业，获工学硕士学位；</w:t>
            </w:r>
          </w:p>
          <w:p w14:paraId="205B2BB5" w14:textId="46573419" w:rsidR="0003791B" w:rsidRPr="00482E50" w:rsidRDefault="00482E50">
            <w:pPr>
              <w:rPr>
                <w:rFonts w:ascii="宋体" w:hAnsi="宋体"/>
                <w:iCs/>
                <w:color w:val="FF0000"/>
                <w:sz w:val="20"/>
                <w:szCs w:val="20"/>
              </w:rPr>
            </w:pPr>
            <w:r>
              <w:rPr>
                <w:rFonts w:ascii="宋体" w:hAnsi="宋体"/>
                <w:iCs/>
                <w:color w:val="FF0000"/>
                <w:sz w:val="20"/>
                <w:szCs w:val="20"/>
              </w:rPr>
              <w:t>3</w:t>
            </w:r>
            <w:r>
              <w:rPr>
                <w:rFonts w:ascii="宋体" w:hAnsi="宋体" w:hint="eastAsia"/>
                <w:iCs/>
                <w:color w:val="FF0000"/>
                <w:sz w:val="20"/>
                <w:szCs w:val="20"/>
              </w:rPr>
              <w:t>.20</w:t>
            </w:r>
            <w:r>
              <w:rPr>
                <w:rFonts w:ascii="宋体" w:hAnsi="宋体"/>
                <w:iCs/>
                <w:color w:val="FF0000"/>
                <w:sz w:val="20"/>
                <w:szCs w:val="20"/>
              </w:rPr>
              <w:t>16</w:t>
            </w:r>
            <w:r>
              <w:rPr>
                <w:rFonts w:ascii="宋体" w:hAnsi="宋体" w:hint="eastAsia"/>
                <w:iCs/>
                <w:color w:val="FF0000"/>
                <w:sz w:val="20"/>
                <w:szCs w:val="20"/>
              </w:rPr>
              <w:t>.09—20</w:t>
            </w:r>
            <w:r w:rsidR="00DB7B33">
              <w:rPr>
                <w:rFonts w:ascii="宋体" w:hAnsi="宋体"/>
                <w:iCs/>
                <w:color w:val="FF0000"/>
                <w:sz w:val="20"/>
                <w:szCs w:val="20"/>
              </w:rPr>
              <w:t>19</w:t>
            </w:r>
            <w:r>
              <w:rPr>
                <w:rFonts w:ascii="宋体" w:hAnsi="宋体" w:hint="eastAsia"/>
                <w:iCs/>
                <w:color w:val="FF0000"/>
                <w:sz w:val="20"/>
                <w:szCs w:val="20"/>
              </w:rPr>
              <w:t>.0</w:t>
            </w:r>
            <w:r>
              <w:rPr>
                <w:rFonts w:ascii="宋体" w:hAnsi="宋体"/>
                <w:iCs/>
                <w:color w:val="FF0000"/>
                <w:sz w:val="20"/>
                <w:szCs w:val="20"/>
              </w:rPr>
              <w:t>6</w:t>
            </w:r>
            <w:r>
              <w:rPr>
                <w:rFonts w:ascii="宋体" w:hAnsi="宋体" w:hint="eastAsia"/>
                <w:iCs/>
                <w:color w:val="FF0000"/>
                <w:sz w:val="20"/>
                <w:szCs w:val="20"/>
              </w:rPr>
              <w:t>，西南交通大学，XXXX专业，获工学博士学位；</w:t>
            </w:r>
          </w:p>
          <w:p w14:paraId="64A885EF" w14:textId="722E9FCF" w:rsidR="0003791B" w:rsidRDefault="00FB6534">
            <w:pPr>
              <w:ind w:leftChars="200" w:left="480"/>
              <w:rPr>
                <w:rFonts w:ascii="宋体" w:hAnsi="宋体" w:cs="宋体"/>
                <w:iCs/>
                <w:sz w:val="20"/>
                <w:szCs w:val="20"/>
              </w:rPr>
            </w:pPr>
            <w:r>
              <w:rPr>
                <w:rFonts w:ascii="宋体" w:hAnsi="宋体" w:hint="eastAsia"/>
                <w:iCs/>
                <w:color w:val="FF0000"/>
                <w:sz w:val="20"/>
                <w:szCs w:val="20"/>
              </w:rPr>
              <w:t>（</w:t>
            </w:r>
            <w:r w:rsidR="00482E50">
              <w:rPr>
                <w:rFonts w:ascii="宋体" w:hAnsi="宋体" w:hint="eastAsia"/>
                <w:iCs/>
                <w:color w:val="FF0000"/>
                <w:sz w:val="20"/>
                <w:szCs w:val="20"/>
              </w:rPr>
              <w:t>学习经历，</w:t>
            </w:r>
            <w:r>
              <w:rPr>
                <w:rFonts w:ascii="宋体" w:hAnsi="宋体" w:hint="eastAsia"/>
                <w:iCs/>
                <w:color w:val="FF0000"/>
                <w:sz w:val="20"/>
                <w:szCs w:val="20"/>
              </w:rPr>
              <w:t>从本科填写</w:t>
            </w:r>
            <w:r w:rsidR="00482E50">
              <w:rPr>
                <w:rFonts w:ascii="宋体" w:hAnsi="宋体" w:hint="eastAsia"/>
                <w:iCs/>
                <w:color w:val="FF0000"/>
                <w:sz w:val="20"/>
                <w:szCs w:val="20"/>
              </w:rPr>
              <w:t>，正序填写</w:t>
            </w:r>
            <w:r>
              <w:rPr>
                <w:rFonts w:ascii="宋体" w:hAnsi="宋体" w:hint="eastAsia"/>
                <w:iCs/>
                <w:color w:val="FF0000"/>
                <w:sz w:val="20"/>
                <w:szCs w:val="20"/>
              </w:rPr>
              <w:t>）</w:t>
            </w:r>
          </w:p>
        </w:tc>
      </w:tr>
      <w:tr w:rsidR="0003791B" w14:paraId="4159C605" w14:textId="77777777" w:rsidTr="00482E50">
        <w:trPr>
          <w:trHeight w:val="1128"/>
        </w:trPr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C79571" w14:textId="77777777" w:rsidR="0003791B" w:rsidRDefault="0003791B">
            <w:pPr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467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BCF415" w14:textId="13D0D19D" w:rsidR="0003791B" w:rsidRDefault="00FB6534">
            <w:pPr>
              <w:rPr>
                <w:rFonts w:ascii="宋体" w:hAnsi="宋体"/>
                <w:iCs/>
                <w:color w:val="FF0000"/>
                <w:sz w:val="20"/>
                <w:szCs w:val="20"/>
              </w:rPr>
            </w:pPr>
            <w:r>
              <w:rPr>
                <w:rFonts w:ascii="宋体" w:hAnsi="宋体" w:hint="eastAsia"/>
                <w:iCs/>
                <w:color w:val="FF0000"/>
                <w:sz w:val="20"/>
                <w:szCs w:val="20"/>
              </w:rPr>
              <w:t>1.20</w:t>
            </w:r>
            <w:r w:rsidR="00DB7B33">
              <w:rPr>
                <w:rFonts w:ascii="宋体" w:hAnsi="宋体"/>
                <w:iCs/>
                <w:color w:val="FF0000"/>
                <w:sz w:val="20"/>
                <w:szCs w:val="20"/>
              </w:rPr>
              <w:t>19</w:t>
            </w:r>
            <w:r>
              <w:rPr>
                <w:rFonts w:ascii="宋体" w:hAnsi="宋体" w:hint="eastAsia"/>
                <w:iCs/>
                <w:color w:val="FF0000"/>
                <w:sz w:val="20"/>
                <w:szCs w:val="20"/>
              </w:rPr>
              <w:t>.09</w:t>
            </w:r>
            <w:r w:rsidR="00DB7B33">
              <w:rPr>
                <w:rFonts w:ascii="宋体" w:hAnsi="宋体" w:hint="eastAsia"/>
                <w:iCs/>
                <w:color w:val="FF0000"/>
                <w:sz w:val="20"/>
                <w:szCs w:val="20"/>
              </w:rPr>
              <w:t>-</w:t>
            </w:r>
            <w:r w:rsidR="00DB7B33">
              <w:rPr>
                <w:rFonts w:ascii="宋体" w:hAnsi="宋体"/>
                <w:iCs/>
                <w:color w:val="FF0000"/>
                <w:sz w:val="20"/>
                <w:szCs w:val="20"/>
              </w:rPr>
              <w:t>2021.09</w:t>
            </w:r>
            <w:r>
              <w:rPr>
                <w:rFonts w:ascii="宋体" w:hAnsi="宋体" w:hint="eastAsia"/>
                <w:iCs/>
                <w:color w:val="FF0000"/>
                <w:sz w:val="20"/>
                <w:szCs w:val="20"/>
              </w:rPr>
              <w:t>，西南交通大学XXXX学院，从事</w:t>
            </w:r>
            <w:r w:rsidR="00DB7B33">
              <w:rPr>
                <w:rFonts w:ascii="宋体" w:hAnsi="宋体" w:hint="eastAsia"/>
                <w:iCs/>
                <w:color w:val="FF0000"/>
                <w:sz w:val="20"/>
                <w:szCs w:val="20"/>
              </w:rPr>
              <w:t>博士后</w:t>
            </w:r>
            <w:r>
              <w:rPr>
                <w:rFonts w:ascii="宋体" w:hAnsi="宋体" w:hint="eastAsia"/>
                <w:iCs/>
                <w:color w:val="FF0000"/>
                <w:sz w:val="20"/>
                <w:szCs w:val="20"/>
              </w:rPr>
              <w:t>科研工作；</w:t>
            </w:r>
          </w:p>
          <w:p w14:paraId="19A67175" w14:textId="4BBAFF4D" w:rsidR="00482E50" w:rsidRPr="00482E50" w:rsidRDefault="00482E50">
            <w:pPr>
              <w:rPr>
                <w:rFonts w:ascii="宋体" w:hAnsi="宋体"/>
                <w:iCs/>
                <w:color w:val="FF0000"/>
                <w:sz w:val="20"/>
                <w:szCs w:val="20"/>
              </w:rPr>
            </w:pPr>
            <w:r>
              <w:rPr>
                <w:rFonts w:ascii="宋体" w:hAnsi="宋体"/>
                <w:iCs/>
                <w:color w:val="FF0000"/>
                <w:sz w:val="20"/>
                <w:szCs w:val="20"/>
              </w:rPr>
              <w:t>2</w:t>
            </w:r>
            <w:r>
              <w:rPr>
                <w:rFonts w:ascii="宋体" w:hAnsi="宋体" w:hint="eastAsia"/>
                <w:iCs/>
                <w:color w:val="FF0000"/>
                <w:sz w:val="20"/>
                <w:szCs w:val="20"/>
              </w:rPr>
              <w:t>.2</w:t>
            </w:r>
            <w:r w:rsidR="00DB7B33">
              <w:rPr>
                <w:rFonts w:ascii="宋体" w:hAnsi="宋体"/>
                <w:iCs/>
                <w:color w:val="FF0000"/>
                <w:sz w:val="20"/>
                <w:szCs w:val="20"/>
              </w:rPr>
              <w:t>021</w:t>
            </w:r>
            <w:r>
              <w:rPr>
                <w:rFonts w:ascii="宋体" w:hAnsi="宋体" w:hint="eastAsia"/>
                <w:iCs/>
                <w:color w:val="FF0000"/>
                <w:sz w:val="20"/>
                <w:szCs w:val="20"/>
              </w:rPr>
              <w:t>.09至今，西南交通大学XXXX学院，从事XXXX教学及科研工作；</w:t>
            </w:r>
          </w:p>
          <w:p w14:paraId="34C7B553" w14:textId="77777777" w:rsidR="0003791B" w:rsidRDefault="00FB6534">
            <w:pPr>
              <w:rPr>
                <w:rFonts w:ascii="宋体" w:hAnsi="宋体"/>
                <w:iCs/>
                <w:color w:val="FF0000"/>
                <w:sz w:val="20"/>
                <w:szCs w:val="20"/>
              </w:rPr>
            </w:pPr>
            <w:r>
              <w:rPr>
                <w:rFonts w:ascii="宋体" w:hAnsi="宋体" w:hint="eastAsia"/>
                <w:iCs/>
                <w:color w:val="FF0000"/>
                <w:sz w:val="20"/>
                <w:szCs w:val="20"/>
              </w:rPr>
              <w:t>……</w:t>
            </w:r>
          </w:p>
          <w:p w14:paraId="4FEC8FE9" w14:textId="5B89CA3D" w:rsidR="00482E50" w:rsidRDefault="00482E50">
            <w:pPr>
              <w:rPr>
                <w:rFonts w:ascii="宋体" w:hAnsi="宋体"/>
                <w:iCs/>
                <w:color w:val="FF0000"/>
                <w:sz w:val="20"/>
                <w:szCs w:val="20"/>
              </w:rPr>
            </w:pPr>
            <w:r>
              <w:rPr>
                <w:rFonts w:ascii="宋体" w:hAnsi="宋体" w:hint="eastAsia"/>
                <w:iCs/>
                <w:color w:val="FF0000"/>
                <w:sz w:val="20"/>
                <w:szCs w:val="20"/>
              </w:rPr>
              <w:t>（工作经历，正序填写）</w:t>
            </w:r>
          </w:p>
        </w:tc>
      </w:tr>
      <w:tr w:rsidR="0003791B" w14:paraId="5BD05151" w14:textId="77777777" w:rsidTr="00482E50">
        <w:trPr>
          <w:trHeight w:hRule="exact" w:val="2000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0E88A2" w14:textId="5FE0FC2C" w:rsidR="0003791B" w:rsidRPr="006D7AC9" w:rsidRDefault="00FB6534" w:rsidP="006D7AC9">
            <w:pPr>
              <w:jc w:val="center"/>
              <w:rPr>
                <w:rFonts w:ascii="宋体" w:hAnsi="宋体" w:cs="宋体"/>
                <w:b/>
                <w:sz w:val="21"/>
                <w:szCs w:val="21"/>
              </w:rPr>
            </w:pPr>
            <w:r w:rsidRPr="006D7AC9">
              <w:rPr>
                <w:rFonts w:ascii="宋体" w:hAnsi="宋体" w:cs="宋体" w:hint="eastAsia"/>
                <w:b/>
                <w:sz w:val="21"/>
                <w:szCs w:val="21"/>
              </w:rPr>
              <w:t>任现职以来人才培养</w:t>
            </w:r>
            <w:r w:rsidR="00DB7B33" w:rsidRPr="006D7AC9">
              <w:rPr>
                <w:rFonts w:ascii="宋体" w:hAnsi="宋体" w:cs="宋体" w:hint="eastAsia"/>
                <w:b/>
                <w:sz w:val="21"/>
                <w:szCs w:val="21"/>
              </w:rPr>
              <w:t>情况</w:t>
            </w:r>
          </w:p>
        </w:tc>
        <w:tc>
          <w:tcPr>
            <w:tcW w:w="467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9C6806" w14:textId="39ABB9B6" w:rsidR="0003791B" w:rsidRDefault="00FB6534">
            <w:pPr>
              <w:spacing w:line="400" w:lineRule="exact"/>
              <w:rPr>
                <w:rFonts w:ascii="宋体" w:hAnsi="宋体" w:cs="宋体"/>
              </w:rPr>
            </w:pPr>
            <w:r w:rsidRPr="006D7AC9">
              <w:rPr>
                <w:rFonts w:ascii="宋体" w:hAnsi="宋体" w:cs="宋体" w:hint="eastAsia"/>
                <w:b/>
                <w:sz w:val="22"/>
                <w:szCs w:val="22"/>
              </w:rPr>
              <w:t>教授本科生课程：</w:t>
            </w:r>
            <w:r>
              <w:rPr>
                <w:rFonts w:ascii="宋体" w:hAnsi="宋体" w:cs="宋体" w:hint="eastAsia"/>
                <w:sz w:val="21"/>
                <w:szCs w:val="21"/>
              </w:rPr>
              <w:t>独立讲授本科及以上课程</w:t>
            </w:r>
            <w:r>
              <w:rPr>
                <w:rFonts w:ascii="宋体" w:hAnsi="宋体" w:cs="宋体" w:hint="eastAsia"/>
                <w:sz w:val="21"/>
                <w:szCs w:val="21"/>
                <w:u w:val="single"/>
              </w:rPr>
              <w:t xml:space="preserve">  </w:t>
            </w:r>
            <w:r w:rsidR="00DB7B33">
              <w:rPr>
                <w:rFonts w:ascii="宋体" w:hAnsi="宋体" w:cs="宋体"/>
                <w:sz w:val="21"/>
                <w:szCs w:val="21"/>
                <w:u w:val="single"/>
              </w:rPr>
              <w:t xml:space="preserve"> </w:t>
            </w:r>
            <w:r>
              <w:rPr>
                <w:rFonts w:ascii="宋体" w:hAnsi="宋体" w:cs="宋体" w:hint="eastAsia"/>
                <w:sz w:val="21"/>
                <w:szCs w:val="21"/>
                <w:u w:val="single"/>
              </w:rPr>
              <w:t xml:space="preserve"> </w:t>
            </w:r>
            <w:r>
              <w:rPr>
                <w:rFonts w:ascii="宋体" w:hAnsi="宋体" w:cs="宋体" w:hint="eastAsia"/>
                <w:sz w:val="21"/>
                <w:szCs w:val="21"/>
              </w:rPr>
              <w:t>门，且平均每年为本科生独立开设课程</w:t>
            </w:r>
            <w:r>
              <w:rPr>
                <w:rFonts w:ascii="宋体" w:hAnsi="宋体" w:cs="宋体" w:hint="eastAsia"/>
                <w:sz w:val="21"/>
                <w:szCs w:val="21"/>
                <w:u w:val="single"/>
              </w:rPr>
              <w:t xml:space="preserve">  </w:t>
            </w:r>
            <w:r w:rsidR="00DB7B33">
              <w:rPr>
                <w:rFonts w:ascii="宋体" w:hAnsi="宋体" w:cs="宋体"/>
                <w:sz w:val="21"/>
                <w:szCs w:val="21"/>
                <w:u w:val="single"/>
              </w:rPr>
              <w:t xml:space="preserve"> </w:t>
            </w:r>
            <w:r>
              <w:rPr>
                <w:rFonts w:ascii="宋体" w:hAnsi="宋体" w:cs="宋体" w:hint="eastAsia"/>
                <w:sz w:val="21"/>
                <w:szCs w:val="21"/>
                <w:u w:val="single"/>
              </w:rPr>
              <w:t xml:space="preserve"> </w:t>
            </w:r>
            <w:r>
              <w:rPr>
                <w:rFonts w:ascii="宋体" w:hAnsi="宋体" w:cs="宋体" w:hint="eastAsia"/>
                <w:sz w:val="21"/>
                <w:szCs w:val="21"/>
              </w:rPr>
              <w:t>学时；</w:t>
            </w:r>
          </w:p>
          <w:p w14:paraId="3F4F785C" w14:textId="2A56E6DB" w:rsidR="0003791B" w:rsidRDefault="00FB6534">
            <w:pPr>
              <w:spacing w:line="400" w:lineRule="exact"/>
              <w:ind w:left="20"/>
              <w:rPr>
                <w:rFonts w:ascii="宋体" w:hAnsi="宋体" w:cs="宋体"/>
                <w:sz w:val="21"/>
                <w:szCs w:val="21"/>
              </w:rPr>
            </w:pPr>
            <w:r w:rsidRPr="006D7AC9">
              <w:rPr>
                <w:rFonts w:ascii="宋体" w:hAnsi="宋体" w:cs="宋体" w:hint="eastAsia"/>
                <w:b/>
                <w:sz w:val="22"/>
                <w:szCs w:val="22"/>
              </w:rPr>
              <w:t>担任班导师经历：</w:t>
            </w:r>
            <w:r>
              <w:rPr>
                <w:rFonts w:ascii="宋体" w:hAnsi="宋体" w:cs="宋体" w:hint="eastAsia"/>
                <w:sz w:val="21"/>
                <w:szCs w:val="21"/>
              </w:rPr>
              <w:t>担任辅导员、班主任或班导师工作</w:t>
            </w:r>
            <w:r>
              <w:rPr>
                <w:rFonts w:ascii="宋体" w:hAnsi="宋体" w:cs="宋体" w:hint="eastAsia"/>
                <w:sz w:val="21"/>
                <w:szCs w:val="21"/>
                <w:u w:val="single"/>
              </w:rPr>
              <w:t xml:space="preserve">  </w:t>
            </w:r>
            <w:r>
              <w:rPr>
                <w:rFonts w:ascii="宋体" w:hAnsi="宋体" w:cs="宋体"/>
                <w:sz w:val="21"/>
                <w:szCs w:val="21"/>
                <w:u w:val="single"/>
              </w:rPr>
              <w:t xml:space="preserve"> </w:t>
            </w:r>
            <w:r w:rsidR="00DB7B33">
              <w:rPr>
                <w:rFonts w:ascii="宋体" w:hAnsi="宋体" w:cs="宋体"/>
                <w:sz w:val="21"/>
                <w:szCs w:val="21"/>
                <w:u w:val="single"/>
              </w:rPr>
              <w:t xml:space="preserve">   </w:t>
            </w:r>
            <w:r>
              <w:rPr>
                <w:rFonts w:ascii="宋体" w:hAnsi="宋体" w:cs="宋体"/>
                <w:sz w:val="21"/>
                <w:szCs w:val="21"/>
                <w:u w:val="single"/>
              </w:rPr>
              <w:t xml:space="preserve">  </w:t>
            </w:r>
            <w:r>
              <w:rPr>
                <w:rFonts w:ascii="宋体" w:hAnsi="宋体" w:cs="宋体" w:hint="eastAsia"/>
                <w:sz w:val="21"/>
                <w:szCs w:val="21"/>
                <w:u w:val="single"/>
              </w:rPr>
              <w:t xml:space="preserve"> </w:t>
            </w:r>
            <w:r>
              <w:rPr>
                <w:rFonts w:ascii="宋体" w:hAnsi="宋体" w:cs="宋体" w:hint="eastAsia"/>
                <w:sz w:val="21"/>
                <w:szCs w:val="21"/>
              </w:rPr>
              <w:t>个月并考核合格；</w:t>
            </w:r>
          </w:p>
          <w:p w14:paraId="66C93484" w14:textId="77777777" w:rsidR="0003791B" w:rsidRDefault="00FB6534">
            <w:pPr>
              <w:spacing w:line="400" w:lineRule="exact"/>
              <w:ind w:left="20"/>
              <w:rPr>
                <w:rFonts w:ascii="宋体" w:hAnsi="宋体" w:cs="宋体"/>
              </w:rPr>
            </w:pPr>
            <w:r w:rsidRPr="006D7AC9">
              <w:rPr>
                <w:rFonts w:ascii="宋体" w:hAnsi="宋体" w:cs="宋体" w:hint="eastAsia"/>
                <w:b/>
                <w:sz w:val="22"/>
                <w:szCs w:val="22"/>
              </w:rPr>
              <w:t>参与实践教学情况:</w:t>
            </w:r>
            <w:r>
              <w:rPr>
                <w:rFonts w:ascii="宋体" w:hAnsi="宋体" w:cs="宋体" w:hint="eastAsia"/>
                <w:sz w:val="21"/>
                <w:szCs w:val="21"/>
              </w:rPr>
              <w:t>指导毕业设计</w:t>
            </w:r>
            <w:r>
              <w:rPr>
                <w:rFonts w:ascii="宋体" w:hAnsi="宋体" w:cs="宋体" w:hint="eastAsia"/>
                <w:sz w:val="21"/>
                <w:szCs w:val="21"/>
                <w:u w:val="single"/>
              </w:rPr>
              <w:t xml:space="preserve">   </w:t>
            </w:r>
            <w:r>
              <w:rPr>
                <w:rFonts w:ascii="宋体" w:hAnsi="宋体" w:cs="宋体" w:hint="eastAsia"/>
                <w:sz w:val="21"/>
                <w:szCs w:val="21"/>
              </w:rPr>
              <w:t>人，或指导学生实习</w:t>
            </w:r>
            <w:r>
              <w:rPr>
                <w:rFonts w:ascii="宋体" w:hAnsi="宋体" w:cs="宋体" w:hint="eastAsia"/>
                <w:sz w:val="21"/>
                <w:szCs w:val="21"/>
                <w:u w:val="single"/>
              </w:rPr>
              <w:t xml:space="preserve">   </w:t>
            </w:r>
            <w:r>
              <w:rPr>
                <w:rFonts w:ascii="宋体" w:hAnsi="宋体" w:cs="宋体" w:hint="eastAsia"/>
                <w:sz w:val="21"/>
                <w:szCs w:val="21"/>
              </w:rPr>
              <w:t>人，或指导课外创新创业实践活动</w:t>
            </w:r>
            <w:r>
              <w:rPr>
                <w:rFonts w:ascii="宋体" w:hAnsi="宋体" w:cs="宋体" w:hint="eastAsia"/>
                <w:sz w:val="21"/>
                <w:szCs w:val="21"/>
                <w:u w:val="single"/>
              </w:rPr>
              <w:t xml:space="preserve">   </w:t>
            </w:r>
            <w:r>
              <w:rPr>
                <w:rFonts w:ascii="宋体" w:hAnsi="宋体" w:cs="宋体" w:hint="eastAsia"/>
                <w:sz w:val="21"/>
                <w:szCs w:val="21"/>
              </w:rPr>
              <w:t>人等；</w:t>
            </w:r>
          </w:p>
          <w:p w14:paraId="4FF096A6" w14:textId="17CEA470" w:rsidR="0003791B" w:rsidRDefault="00FB6534">
            <w:pPr>
              <w:spacing w:line="400" w:lineRule="exact"/>
              <w:rPr>
                <w:rFonts w:ascii="宋体" w:hAnsi="宋体" w:cs="宋体"/>
                <w:b/>
              </w:rPr>
            </w:pPr>
            <w:r w:rsidRPr="006D7AC9">
              <w:rPr>
                <w:rFonts w:ascii="宋体" w:hAnsi="宋体" w:cs="宋体" w:hint="eastAsia"/>
                <w:b/>
                <w:sz w:val="22"/>
                <w:szCs w:val="22"/>
              </w:rPr>
              <w:t>指导研究生情况：</w:t>
            </w:r>
            <w:r w:rsidR="00DB7B33" w:rsidRPr="00DB7B33">
              <w:rPr>
                <w:rFonts w:ascii="宋体" w:hAnsi="宋体" w:cs="宋体" w:hint="eastAsia"/>
                <w:sz w:val="21"/>
                <w:szCs w:val="21"/>
              </w:rPr>
              <w:t>独立</w:t>
            </w:r>
            <w:r>
              <w:rPr>
                <w:rFonts w:ascii="宋体" w:hAnsi="宋体" w:cs="宋体" w:hint="eastAsia"/>
                <w:sz w:val="21"/>
                <w:szCs w:val="21"/>
              </w:rPr>
              <w:t>完整</w:t>
            </w:r>
            <w:r w:rsidR="00DB7B33">
              <w:rPr>
                <w:rFonts w:ascii="宋体" w:hAnsi="宋体" w:cs="宋体" w:hint="eastAsia"/>
                <w:sz w:val="21"/>
                <w:szCs w:val="21"/>
              </w:rPr>
              <w:t>指导毕业</w:t>
            </w:r>
            <w:r>
              <w:rPr>
                <w:rFonts w:ascii="宋体" w:hAnsi="宋体" w:cs="宋体" w:hint="eastAsia"/>
                <w:sz w:val="21"/>
                <w:szCs w:val="21"/>
              </w:rPr>
              <w:t>一届研究生</w:t>
            </w:r>
            <w:r>
              <w:rPr>
                <w:rFonts w:ascii="宋体" w:hAnsi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 w:val="21"/>
                <w:szCs w:val="21"/>
              </w:rPr>
              <w:t xml:space="preserve">□是 </w:t>
            </w:r>
            <w:r>
              <w:rPr>
                <w:rFonts w:ascii="宋体" w:hAnsi="宋体" w:cs="宋体"/>
                <w:sz w:val="21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 w:val="21"/>
                <w:szCs w:val="21"/>
              </w:rPr>
              <w:t>□否，培养研究生</w:t>
            </w:r>
            <w:r>
              <w:rPr>
                <w:rFonts w:ascii="宋体" w:hAnsi="宋体" w:cs="宋体" w:hint="eastAsia"/>
                <w:sz w:val="21"/>
                <w:szCs w:val="21"/>
                <w:u w:val="single"/>
              </w:rPr>
              <w:t xml:space="preserve"> </w:t>
            </w:r>
            <w:r>
              <w:rPr>
                <w:rFonts w:ascii="宋体" w:hAnsi="宋体" w:cs="宋体"/>
                <w:sz w:val="21"/>
                <w:szCs w:val="21"/>
                <w:u w:val="single"/>
              </w:rPr>
              <w:t xml:space="preserve"> </w:t>
            </w:r>
            <w:r w:rsidR="00DB7B33">
              <w:rPr>
                <w:rFonts w:ascii="宋体" w:hAnsi="宋体" w:cs="宋体"/>
                <w:sz w:val="21"/>
                <w:szCs w:val="21"/>
                <w:u w:val="single"/>
              </w:rPr>
              <w:t xml:space="preserve"> </w:t>
            </w:r>
            <w:r>
              <w:rPr>
                <w:rFonts w:ascii="宋体" w:hAnsi="宋体" w:cs="宋体" w:hint="eastAsia"/>
                <w:sz w:val="21"/>
                <w:szCs w:val="21"/>
                <w:u w:val="single"/>
              </w:rPr>
              <w:t xml:space="preserve">  </w:t>
            </w:r>
            <w:r>
              <w:rPr>
                <w:rFonts w:ascii="宋体" w:hAnsi="宋体" w:cs="宋体" w:hint="eastAsia"/>
                <w:sz w:val="21"/>
                <w:szCs w:val="21"/>
              </w:rPr>
              <w:t>届，指导研究生</w:t>
            </w:r>
            <w:r>
              <w:rPr>
                <w:rFonts w:ascii="宋体" w:hAnsi="宋体" w:cs="宋体" w:hint="eastAsia"/>
                <w:sz w:val="21"/>
                <w:szCs w:val="21"/>
                <w:u w:val="single"/>
              </w:rPr>
              <w:t xml:space="preserve">   </w:t>
            </w:r>
            <w:r>
              <w:rPr>
                <w:rFonts w:ascii="宋体" w:hAnsi="宋体" w:cs="宋体" w:hint="eastAsia"/>
                <w:sz w:val="21"/>
                <w:szCs w:val="21"/>
              </w:rPr>
              <w:t>人。</w:t>
            </w:r>
          </w:p>
        </w:tc>
      </w:tr>
      <w:tr w:rsidR="0003791B" w14:paraId="276B299B" w14:textId="77777777" w:rsidTr="00482E50">
        <w:trPr>
          <w:trHeight w:hRule="exact" w:val="870"/>
        </w:trPr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CC89A8" w14:textId="77777777" w:rsidR="0003791B" w:rsidRPr="006D7AC9" w:rsidRDefault="00FB6534">
            <w:pPr>
              <w:spacing w:line="288" w:lineRule="exact"/>
              <w:ind w:left="20"/>
              <w:jc w:val="center"/>
              <w:rPr>
                <w:rFonts w:ascii="宋体" w:hAnsi="宋体" w:cs="宋体"/>
                <w:b/>
                <w:sz w:val="22"/>
                <w:szCs w:val="22"/>
              </w:rPr>
            </w:pPr>
            <w:r w:rsidRPr="006D7AC9">
              <w:rPr>
                <w:rFonts w:ascii="宋体" w:hAnsi="宋体" w:cs="宋体" w:hint="eastAsia"/>
                <w:b/>
                <w:sz w:val="22"/>
                <w:szCs w:val="22"/>
              </w:rPr>
              <w:t>研</w:t>
            </w:r>
          </w:p>
          <w:p w14:paraId="7EC9EE2F" w14:textId="77777777" w:rsidR="0003791B" w:rsidRPr="006D7AC9" w:rsidRDefault="00FB6534">
            <w:pPr>
              <w:spacing w:line="288" w:lineRule="exact"/>
              <w:ind w:left="20"/>
              <w:jc w:val="center"/>
              <w:rPr>
                <w:rFonts w:ascii="宋体" w:hAnsi="宋体" w:cs="宋体"/>
                <w:b/>
                <w:sz w:val="22"/>
                <w:szCs w:val="22"/>
              </w:rPr>
            </w:pPr>
            <w:r w:rsidRPr="006D7AC9">
              <w:rPr>
                <w:rFonts w:ascii="宋体" w:hAnsi="宋体" w:cs="宋体" w:hint="eastAsia"/>
                <w:b/>
                <w:sz w:val="22"/>
                <w:szCs w:val="22"/>
              </w:rPr>
              <w:t>究</w:t>
            </w:r>
          </w:p>
          <w:p w14:paraId="23C38074" w14:textId="77777777" w:rsidR="0003791B" w:rsidRPr="006D7AC9" w:rsidRDefault="00FB6534">
            <w:pPr>
              <w:spacing w:line="288" w:lineRule="exact"/>
              <w:ind w:left="20"/>
              <w:jc w:val="center"/>
              <w:rPr>
                <w:rFonts w:ascii="宋体" w:hAnsi="宋体" w:cs="宋体"/>
                <w:b/>
                <w:sz w:val="22"/>
                <w:szCs w:val="22"/>
              </w:rPr>
            </w:pPr>
            <w:r w:rsidRPr="006D7AC9">
              <w:rPr>
                <w:rFonts w:ascii="宋体" w:hAnsi="宋体" w:cs="宋体" w:hint="eastAsia"/>
                <w:b/>
                <w:sz w:val="22"/>
                <w:szCs w:val="22"/>
              </w:rPr>
              <w:t>项</w:t>
            </w:r>
          </w:p>
          <w:p w14:paraId="1E23B3E4" w14:textId="77777777" w:rsidR="0003791B" w:rsidRDefault="00FB6534">
            <w:pPr>
              <w:spacing w:line="288" w:lineRule="exact"/>
              <w:ind w:left="20"/>
              <w:jc w:val="center"/>
              <w:rPr>
                <w:rFonts w:ascii="宋体" w:hAnsi="宋体" w:cs="宋体"/>
                <w:b/>
                <w:color w:val="auto"/>
              </w:rPr>
            </w:pPr>
            <w:r w:rsidRPr="006D7AC9">
              <w:rPr>
                <w:rFonts w:ascii="宋体" w:hAnsi="宋体" w:cs="宋体" w:hint="eastAsia"/>
                <w:b/>
                <w:sz w:val="22"/>
                <w:szCs w:val="22"/>
              </w:rPr>
              <w:t>目</w:t>
            </w:r>
          </w:p>
        </w:tc>
        <w:tc>
          <w:tcPr>
            <w:tcW w:w="467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B8EBD2" w14:textId="77777777" w:rsidR="0003791B" w:rsidRDefault="00FB6534">
            <w:pPr>
              <w:spacing w:line="276" w:lineRule="auto"/>
              <w:ind w:left="20" w:firstLineChars="100" w:firstLine="241"/>
              <w:jc w:val="center"/>
              <w:rPr>
                <w:rFonts w:ascii="宋体" w:hAnsi="宋体" w:cs="宋体"/>
                <w:b/>
                <w:szCs w:val="20"/>
              </w:rPr>
            </w:pPr>
            <w:r>
              <w:rPr>
                <w:rFonts w:ascii="宋体" w:hAnsi="宋体" w:cs="宋体" w:hint="eastAsia"/>
                <w:b/>
                <w:szCs w:val="20"/>
              </w:rPr>
              <w:t>总体情况：</w:t>
            </w:r>
            <w:r>
              <w:rPr>
                <w:rFonts w:ascii="宋体" w:hAnsi="宋体" w:cs="宋体" w:hint="eastAsia"/>
                <w:b/>
                <w:color w:val="auto"/>
                <w:szCs w:val="20"/>
              </w:rPr>
              <w:t>主持A类项目</w:t>
            </w:r>
            <w:r>
              <w:rPr>
                <w:rFonts w:ascii="宋体" w:hAnsi="宋体" w:cs="宋体" w:hint="eastAsia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hAnsi="宋体" w:cs="宋体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hAnsi="宋体" w:cs="宋体" w:hint="eastAsia"/>
                <w:sz w:val="20"/>
                <w:szCs w:val="20"/>
                <w:u w:val="single"/>
              </w:rPr>
              <w:t xml:space="preserve">  </w:t>
            </w:r>
            <w:r>
              <w:rPr>
                <w:rFonts w:ascii="宋体" w:hAnsi="宋体" w:cs="宋体" w:hint="eastAsia"/>
                <w:b/>
                <w:color w:val="auto"/>
                <w:szCs w:val="20"/>
              </w:rPr>
              <w:t>项、B类项目</w:t>
            </w:r>
            <w:r>
              <w:rPr>
                <w:rFonts w:ascii="宋体" w:hAnsi="宋体" w:cs="宋体" w:hint="eastAsia"/>
                <w:sz w:val="20"/>
                <w:szCs w:val="20"/>
                <w:u w:val="single"/>
              </w:rPr>
              <w:t xml:space="preserve">  </w:t>
            </w:r>
            <w:r>
              <w:rPr>
                <w:rFonts w:ascii="宋体" w:hAnsi="宋体" w:cs="宋体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hAnsi="宋体" w:cs="宋体" w:hint="eastAsia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hAnsi="宋体" w:cs="宋体" w:hint="eastAsia"/>
                <w:b/>
                <w:color w:val="auto"/>
                <w:szCs w:val="20"/>
              </w:rPr>
              <w:t>项，其他项目</w:t>
            </w:r>
            <w:r>
              <w:rPr>
                <w:rFonts w:ascii="宋体" w:hAnsi="宋体" w:cs="宋体" w:hint="eastAsia"/>
                <w:sz w:val="20"/>
                <w:szCs w:val="20"/>
                <w:u w:val="single"/>
              </w:rPr>
              <w:t xml:space="preserve">  </w:t>
            </w:r>
            <w:r>
              <w:rPr>
                <w:rFonts w:ascii="宋体" w:hAnsi="宋体" w:cs="宋体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hAnsi="宋体" w:cs="宋体" w:hint="eastAsia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hAnsi="宋体" w:cs="宋体" w:hint="eastAsia"/>
                <w:b/>
                <w:color w:val="auto"/>
                <w:szCs w:val="20"/>
              </w:rPr>
              <w:t>项</w:t>
            </w:r>
          </w:p>
          <w:p w14:paraId="033BC7C3" w14:textId="4C01F83F" w:rsidR="0003791B" w:rsidRDefault="00FB6534">
            <w:pPr>
              <w:spacing w:beforeLines="20" w:before="48" w:line="276" w:lineRule="auto"/>
              <w:ind w:left="23" w:firstLineChars="100" w:firstLine="180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18"/>
                <w:szCs w:val="20"/>
              </w:rPr>
              <w:t>（</w:t>
            </w:r>
            <w:r>
              <w:rPr>
                <w:rFonts w:asciiTheme="majorEastAsia" w:eastAsiaTheme="majorEastAsia" w:hAnsiTheme="majorEastAsia" w:cs="Dialog" w:hint="eastAsia"/>
                <w:sz w:val="18"/>
                <w:szCs w:val="21"/>
              </w:rPr>
              <w:t>仅填写</w:t>
            </w:r>
            <w:r w:rsidR="00BE0D85" w:rsidRPr="00BE0D85">
              <w:rPr>
                <w:rFonts w:asciiTheme="majorEastAsia" w:eastAsiaTheme="majorEastAsia" w:hAnsiTheme="majorEastAsia" w:cs="Dialog" w:hint="eastAsia"/>
                <w:sz w:val="18"/>
                <w:szCs w:val="21"/>
              </w:rPr>
              <w:t>任现职以来承担的符合文件要求的主要研究项目</w:t>
            </w:r>
            <w:r>
              <w:rPr>
                <w:rFonts w:ascii="宋体" w:hAnsi="宋体" w:cs="宋体" w:hint="eastAsia"/>
                <w:sz w:val="18"/>
                <w:szCs w:val="20"/>
              </w:rPr>
              <w:t>，限填</w:t>
            </w:r>
            <w:r>
              <w:rPr>
                <w:rFonts w:ascii="宋体" w:hAnsi="宋体" w:cs="宋体"/>
                <w:sz w:val="18"/>
                <w:szCs w:val="20"/>
              </w:rPr>
              <w:t>5</w:t>
            </w:r>
            <w:r>
              <w:rPr>
                <w:rFonts w:ascii="宋体" w:hAnsi="宋体" w:cs="宋体" w:hint="eastAsia"/>
                <w:sz w:val="18"/>
                <w:szCs w:val="20"/>
              </w:rPr>
              <w:t>项）</w:t>
            </w:r>
          </w:p>
        </w:tc>
      </w:tr>
      <w:tr w:rsidR="0003791B" w14:paraId="68CAF0A6" w14:textId="77777777" w:rsidTr="00937541">
        <w:trPr>
          <w:trHeight w:val="680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27E7C4" w14:textId="77777777" w:rsidR="0003791B" w:rsidRDefault="0003791B">
            <w:pPr>
              <w:spacing w:line="288" w:lineRule="exact"/>
              <w:ind w:left="20"/>
              <w:jc w:val="center"/>
              <w:rPr>
                <w:rFonts w:ascii="宋体" w:hAnsi="宋体" w:cs="宋体"/>
                <w:b/>
                <w:bCs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F32D7B" w14:textId="77777777" w:rsidR="0003791B" w:rsidRPr="006D7AC9" w:rsidRDefault="00FB6534">
            <w:pPr>
              <w:spacing w:line="240" w:lineRule="exact"/>
              <w:ind w:left="20"/>
              <w:jc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r w:rsidRPr="006D7AC9"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序号</w:t>
            </w:r>
          </w:p>
        </w:tc>
        <w:tc>
          <w:tcPr>
            <w:tcW w:w="7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24BB5F" w14:textId="77777777" w:rsidR="0003791B" w:rsidRPr="006D7AC9" w:rsidRDefault="00FB6534">
            <w:pPr>
              <w:spacing w:line="240" w:lineRule="exact"/>
              <w:ind w:left="20"/>
              <w:jc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r w:rsidRPr="006D7AC9"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起止时间</w:t>
            </w:r>
          </w:p>
        </w:tc>
        <w:tc>
          <w:tcPr>
            <w:tcW w:w="202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3516BD" w14:textId="77777777" w:rsidR="0003791B" w:rsidRPr="006D7AC9" w:rsidRDefault="00FB6534">
            <w:pPr>
              <w:spacing w:line="240" w:lineRule="exact"/>
              <w:ind w:left="20"/>
              <w:jc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r w:rsidRPr="006D7AC9"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项目名称</w:t>
            </w:r>
          </w:p>
        </w:tc>
        <w:tc>
          <w:tcPr>
            <w:tcW w:w="10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B6015C" w14:textId="002D2154" w:rsidR="0003791B" w:rsidRPr="006D7AC9" w:rsidRDefault="00FB6534"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r w:rsidRPr="006D7AC9"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项目</w:t>
            </w:r>
            <w:r w:rsidR="00BE0D85" w:rsidRPr="006D7AC9"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来源</w:t>
            </w:r>
          </w:p>
        </w:tc>
        <w:tc>
          <w:tcPr>
            <w:tcW w:w="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5F292C" w14:textId="77777777" w:rsidR="0003791B" w:rsidRPr="006D7AC9" w:rsidRDefault="00FB6534">
            <w:pPr>
              <w:spacing w:line="240" w:lineRule="exact"/>
              <w:ind w:left="20"/>
              <w:jc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r w:rsidRPr="006D7AC9"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项目</w:t>
            </w:r>
          </w:p>
          <w:p w14:paraId="77BB5579" w14:textId="77777777" w:rsidR="0003791B" w:rsidRPr="006D7AC9" w:rsidRDefault="00FB6534">
            <w:pPr>
              <w:spacing w:line="240" w:lineRule="exact"/>
              <w:ind w:left="20"/>
              <w:jc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r w:rsidRPr="006D7AC9"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级别</w:t>
            </w:r>
          </w:p>
        </w:tc>
      </w:tr>
      <w:tr w:rsidR="0003791B" w14:paraId="51F13EC3" w14:textId="77777777" w:rsidTr="00937541">
        <w:trPr>
          <w:trHeight w:val="578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7F0D82" w14:textId="77777777" w:rsidR="0003791B" w:rsidRDefault="0003791B">
            <w:pPr>
              <w:spacing w:line="288" w:lineRule="exact"/>
              <w:ind w:left="20"/>
              <w:jc w:val="center"/>
              <w:rPr>
                <w:rFonts w:ascii="宋体" w:hAnsi="宋体" w:cs="宋体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362212" w14:textId="77777777" w:rsidR="0003791B" w:rsidRDefault="00FB6534">
            <w:pPr>
              <w:spacing w:line="240" w:lineRule="exact"/>
              <w:ind w:left="20"/>
              <w:jc w:val="center"/>
              <w:rPr>
                <w:rFonts w:ascii="宋体" w:hAnsi="宋体" w:cs="宋体"/>
                <w:sz w:val="18"/>
                <w:szCs w:val="20"/>
              </w:rPr>
            </w:pPr>
            <w:r>
              <w:rPr>
                <w:rFonts w:ascii="宋体" w:hAnsi="宋体" w:cs="宋体" w:hint="eastAsia"/>
                <w:sz w:val="18"/>
                <w:szCs w:val="20"/>
              </w:rPr>
              <w:t>必备项</w:t>
            </w:r>
          </w:p>
        </w:tc>
        <w:tc>
          <w:tcPr>
            <w:tcW w:w="7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C5F151" w14:textId="77777777" w:rsidR="0003791B" w:rsidRDefault="0003791B">
            <w:pPr>
              <w:spacing w:line="240" w:lineRule="exact"/>
              <w:ind w:left="20"/>
              <w:jc w:val="center"/>
              <w:rPr>
                <w:rFonts w:ascii="宋体" w:hAnsi="宋体" w:cs="宋体"/>
                <w:sz w:val="18"/>
                <w:szCs w:val="20"/>
              </w:rPr>
            </w:pPr>
          </w:p>
        </w:tc>
        <w:tc>
          <w:tcPr>
            <w:tcW w:w="202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C79607" w14:textId="77777777" w:rsidR="0003791B" w:rsidRDefault="0003791B">
            <w:pPr>
              <w:spacing w:line="240" w:lineRule="exact"/>
              <w:rPr>
                <w:rFonts w:ascii="宋体" w:hAnsi="宋体" w:cs="宋体"/>
                <w:sz w:val="18"/>
                <w:szCs w:val="20"/>
              </w:rPr>
            </w:pPr>
          </w:p>
        </w:tc>
        <w:tc>
          <w:tcPr>
            <w:tcW w:w="10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D37013" w14:textId="77777777" w:rsidR="0003791B" w:rsidRDefault="00FB6534">
            <w:pPr>
              <w:spacing w:line="240" w:lineRule="exact"/>
              <w:ind w:left="20"/>
              <w:jc w:val="center"/>
              <w:rPr>
                <w:rFonts w:ascii="宋体" w:hAnsi="宋体" w:cs="宋体"/>
                <w:color w:val="FF0000"/>
                <w:sz w:val="18"/>
                <w:szCs w:val="20"/>
              </w:rPr>
            </w:pPr>
            <w:r>
              <w:rPr>
                <w:rFonts w:ascii="宋体" w:hAnsi="宋体" w:cs="宋体" w:hint="eastAsia"/>
                <w:color w:val="FF0000"/>
                <w:sz w:val="16"/>
                <w:szCs w:val="18"/>
              </w:rPr>
              <w:t>如：国家自然科学基金面上项目</w:t>
            </w:r>
          </w:p>
        </w:tc>
        <w:tc>
          <w:tcPr>
            <w:tcW w:w="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7F4119" w14:textId="77777777" w:rsidR="0003791B" w:rsidRDefault="00FB6534">
            <w:pPr>
              <w:spacing w:line="240" w:lineRule="exact"/>
              <w:ind w:left="20"/>
              <w:jc w:val="center"/>
              <w:rPr>
                <w:rFonts w:ascii="宋体" w:hAnsi="宋体" w:cs="宋体"/>
                <w:color w:val="FF0000"/>
                <w:sz w:val="18"/>
                <w:szCs w:val="20"/>
              </w:rPr>
            </w:pPr>
            <w:r>
              <w:rPr>
                <w:rFonts w:ascii="宋体" w:hAnsi="宋体" w:cs="宋体" w:hint="eastAsia"/>
                <w:color w:val="FF0000"/>
                <w:sz w:val="18"/>
                <w:szCs w:val="20"/>
              </w:rPr>
              <w:t>A</w:t>
            </w:r>
          </w:p>
        </w:tc>
      </w:tr>
      <w:tr w:rsidR="0003791B" w14:paraId="643582D6" w14:textId="77777777" w:rsidTr="00937541">
        <w:trPr>
          <w:trHeight w:val="506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01A126" w14:textId="77777777" w:rsidR="0003791B" w:rsidRDefault="0003791B">
            <w:pPr>
              <w:spacing w:line="288" w:lineRule="exact"/>
              <w:ind w:left="20"/>
              <w:jc w:val="center"/>
              <w:rPr>
                <w:rFonts w:ascii="宋体" w:hAnsi="宋体" w:cs="宋体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8FEE44" w14:textId="77777777" w:rsidR="0003791B" w:rsidRDefault="00FB6534">
            <w:pPr>
              <w:spacing w:line="240" w:lineRule="exact"/>
              <w:ind w:left="20"/>
              <w:jc w:val="center"/>
              <w:rPr>
                <w:rFonts w:ascii="宋体" w:hAnsi="宋体" w:cs="宋体"/>
                <w:sz w:val="18"/>
                <w:szCs w:val="20"/>
              </w:rPr>
            </w:pPr>
            <w:r>
              <w:rPr>
                <w:rFonts w:ascii="宋体" w:hAnsi="宋体" w:cs="宋体" w:hint="eastAsia"/>
                <w:sz w:val="18"/>
                <w:szCs w:val="20"/>
              </w:rPr>
              <w:t>1</w:t>
            </w:r>
          </w:p>
        </w:tc>
        <w:tc>
          <w:tcPr>
            <w:tcW w:w="7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B4A122" w14:textId="77777777" w:rsidR="0003791B" w:rsidRDefault="0003791B">
            <w:pPr>
              <w:spacing w:line="240" w:lineRule="exact"/>
              <w:ind w:left="20"/>
              <w:jc w:val="center"/>
              <w:rPr>
                <w:rFonts w:ascii="宋体" w:hAnsi="宋体" w:cs="宋体"/>
                <w:sz w:val="18"/>
                <w:szCs w:val="20"/>
              </w:rPr>
            </w:pPr>
          </w:p>
        </w:tc>
        <w:tc>
          <w:tcPr>
            <w:tcW w:w="202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968E0F" w14:textId="77777777" w:rsidR="0003791B" w:rsidRDefault="0003791B">
            <w:pPr>
              <w:spacing w:line="240" w:lineRule="exact"/>
              <w:ind w:left="20"/>
              <w:rPr>
                <w:rFonts w:ascii="宋体" w:hAnsi="宋体" w:cs="宋体"/>
                <w:sz w:val="18"/>
                <w:szCs w:val="20"/>
              </w:rPr>
            </w:pPr>
          </w:p>
        </w:tc>
        <w:tc>
          <w:tcPr>
            <w:tcW w:w="10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D4C731" w14:textId="77777777" w:rsidR="0003791B" w:rsidRDefault="0003791B">
            <w:pPr>
              <w:spacing w:line="240" w:lineRule="exact"/>
              <w:ind w:left="20"/>
              <w:rPr>
                <w:rFonts w:ascii="宋体" w:hAnsi="宋体" w:cs="宋体"/>
                <w:sz w:val="18"/>
                <w:szCs w:val="20"/>
              </w:rPr>
            </w:pPr>
          </w:p>
        </w:tc>
        <w:tc>
          <w:tcPr>
            <w:tcW w:w="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EA7273" w14:textId="77777777" w:rsidR="0003791B" w:rsidRDefault="0003791B">
            <w:pPr>
              <w:spacing w:line="240" w:lineRule="exact"/>
              <w:ind w:left="20"/>
              <w:jc w:val="center"/>
              <w:rPr>
                <w:rFonts w:ascii="宋体" w:hAnsi="宋体" w:cs="宋体"/>
                <w:sz w:val="18"/>
                <w:szCs w:val="20"/>
              </w:rPr>
            </w:pPr>
          </w:p>
        </w:tc>
      </w:tr>
      <w:tr w:rsidR="0003791B" w14:paraId="4D57730F" w14:textId="77777777" w:rsidTr="00937541">
        <w:trPr>
          <w:trHeight w:val="470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E93C82" w14:textId="77777777" w:rsidR="0003791B" w:rsidRDefault="0003791B">
            <w:pPr>
              <w:spacing w:line="288" w:lineRule="exact"/>
              <w:ind w:left="20"/>
              <w:jc w:val="center"/>
              <w:rPr>
                <w:rFonts w:ascii="宋体" w:hAnsi="宋体" w:cs="宋体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C32F3A" w14:textId="77777777" w:rsidR="0003791B" w:rsidRDefault="00FB6534">
            <w:pPr>
              <w:spacing w:line="240" w:lineRule="exact"/>
              <w:ind w:left="20"/>
              <w:jc w:val="center"/>
              <w:rPr>
                <w:rFonts w:ascii="宋体" w:hAnsi="宋体" w:cs="宋体"/>
                <w:sz w:val="18"/>
                <w:szCs w:val="20"/>
              </w:rPr>
            </w:pPr>
            <w:r>
              <w:rPr>
                <w:rFonts w:ascii="宋体" w:hAnsi="宋体" w:cs="宋体" w:hint="eastAsia"/>
                <w:sz w:val="18"/>
                <w:szCs w:val="20"/>
              </w:rPr>
              <w:t>2</w:t>
            </w:r>
          </w:p>
        </w:tc>
        <w:tc>
          <w:tcPr>
            <w:tcW w:w="7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F7A268" w14:textId="77777777" w:rsidR="0003791B" w:rsidRDefault="0003791B">
            <w:pPr>
              <w:spacing w:line="240" w:lineRule="exact"/>
              <w:ind w:left="20"/>
              <w:jc w:val="center"/>
              <w:rPr>
                <w:rFonts w:ascii="宋体" w:hAnsi="宋体" w:cs="宋体"/>
                <w:sz w:val="18"/>
                <w:szCs w:val="20"/>
              </w:rPr>
            </w:pPr>
          </w:p>
        </w:tc>
        <w:tc>
          <w:tcPr>
            <w:tcW w:w="202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1E3D8F" w14:textId="77777777" w:rsidR="0003791B" w:rsidRDefault="0003791B">
            <w:pPr>
              <w:spacing w:line="240" w:lineRule="exact"/>
              <w:ind w:left="20"/>
              <w:rPr>
                <w:rFonts w:ascii="宋体" w:hAnsi="宋体" w:cs="宋体"/>
                <w:sz w:val="18"/>
                <w:szCs w:val="20"/>
              </w:rPr>
            </w:pPr>
          </w:p>
        </w:tc>
        <w:tc>
          <w:tcPr>
            <w:tcW w:w="10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2C5F41" w14:textId="77777777" w:rsidR="0003791B" w:rsidRDefault="0003791B">
            <w:pPr>
              <w:spacing w:line="240" w:lineRule="exact"/>
              <w:ind w:left="20"/>
              <w:rPr>
                <w:rFonts w:ascii="宋体" w:hAnsi="宋体" w:cs="宋体"/>
                <w:sz w:val="18"/>
                <w:szCs w:val="20"/>
              </w:rPr>
            </w:pPr>
          </w:p>
        </w:tc>
        <w:tc>
          <w:tcPr>
            <w:tcW w:w="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4F2551" w14:textId="77777777" w:rsidR="0003791B" w:rsidRDefault="0003791B">
            <w:pPr>
              <w:spacing w:line="240" w:lineRule="exact"/>
              <w:ind w:left="20"/>
              <w:jc w:val="center"/>
              <w:rPr>
                <w:rFonts w:ascii="宋体" w:hAnsi="宋体" w:cs="宋体"/>
                <w:sz w:val="18"/>
                <w:szCs w:val="20"/>
              </w:rPr>
            </w:pPr>
          </w:p>
        </w:tc>
      </w:tr>
      <w:tr w:rsidR="0003791B" w14:paraId="4638CD44" w14:textId="77777777">
        <w:trPr>
          <w:trHeight w:val="680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E5F019" w14:textId="34B6FFBB" w:rsidR="0003791B" w:rsidRDefault="00FB6534" w:rsidP="00DE3EDA">
            <w:pPr>
              <w:ind w:left="23"/>
              <w:jc w:val="center"/>
              <w:rPr>
                <w:rFonts w:ascii="宋体" w:hAnsi="宋体" w:cs="宋体"/>
                <w:spacing w:val="20"/>
                <w:sz w:val="18"/>
                <w:szCs w:val="20"/>
              </w:rPr>
            </w:pPr>
            <w:r>
              <w:rPr>
                <w:rFonts w:ascii="宋体" w:hAnsi="宋体" w:cs="宋体" w:hint="eastAsia"/>
                <w:b/>
                <w:color w:val="auto"/>
                <w:spacing w:val="20"/>
                <w:szCs w:val="20"/>
              </w:rPr>
              <w:t xml:space="preserve"> </w:t>
            </w:r>
            <w:r>
              <w:rPr>
                <w:rFonts w:ascii="宋体" w:hAnsi="宋体" w:cs="宋体"/>
                <w:b/>
                <w:color w:val="auto"/>
                <w:spacing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b/>
                <w:color w:val="auto"/>
                <w:spacing w:val="20"/>
                <w:szCs w:val="20"/>
              </w:rPr>
              <w:t>代表性成果</w:t>
            </w:r>
            <w:r>
              <w:rPr>
                <w:rFonts w:ascii="宋体" w:hAnsi="宋体" w:cs="宋体" w:hint="eastAsia"/>
                <w:color w:val="FF0000"/>
                <w:sz w:val="22"/>
                <w:szCs w:val="20"/>
              </w:rPr>
              <w:t>（限填1</w:t>
            </w:r>
            <w:r w:rsidR="00BE0D85">
              <w:rPr>
                <w:rFonts w:ascii="宋体" w:hAnsi="宋体" w:cs="宋体"/>
                <w:color w:val="FF0000"/>
                <w:sz w:val="22"/>
                <w:szCs w:val="20"/>
              </w:rPr>
              <w:t>5</w:t>
            </w:r>
            <w:r>
              <w:rPr>
                <w:rFonts w:ascii="宋体" w:hAnsi="宋体" w:cs="宋体" w:hint="eastAsia"/>
                <w:color w:val="FF0000"/>
                <w:sz w:val="22"/>
                <w:szCs w:val="20"/>
              </w:rPr>
              <w:t>项）</w:t>
            </w:r>
          </w:p>
        </w:tc>
      </w:tr>
      <w:tr w:rsidR="0003791B" w14:paraId="1B757849" w14:textId="77777777" w:rsidTr="00937541">
        <w:trPr>
          <w:trHeight w:hRule="exact" w:val="1143"/>
        </w:trPr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278FE9" w14:textId="77777777" w:rsidR="0003791B" w:rsidRDefault="0003791B">
            <w:pPr>
              <w:spacing w:line="288" w:lineRule="exact"/>
              <w:ind w:left="20"/>
              <w:jc w:val="center"/>
              <w:rPr>
                <w:rFonts w:ascii="宋体" w:hAnsi="宋体" w:cs="宋体"/>
                <w:b/>
                <w:bCs/>
              </w:rPr>
            </w:pPr>
          </w:p>
          <w:p w14:paraId="64C887D4" w14:textId="77777777" w:rsidR="0003791B" w:rsidRDefault="0003791B">
            <w:pPr>
              <w:spacing w:line="288" w:lineRule="exact"/>
              <w:ind w:left="20"/>
              <w:jc w:val="center"/>
              <w:rPr>
                <w:rFonts w:ascii="宋体" w:hAnsi="宋体" w:cs="宋体"/>
                <w:b/>
                <w:bCs/>
              </w:rPr>
            </w:pPr>
          </w:p>
          <w:p w14:paraId="7C0FB3F7" w14:textId="77777777" w:rsidR="0003791B" w:rsidRDefault="0003791B">
            <w:pPr>
              <w:spacing w:line="288" w:lineRule="exact"/>
              <w:ind w:left="20"/>
              <w:jc w:val="center"/>
              <w:rPr>
                <w:rFonts w:ascii="宋体" w:hAnsi="宋体" w:cs="宋体"/>
                <w:b/>
                <w:bCs/>
              </w:rPr>
            </w:pPr>
          </w:p>
          <w:p w14:paraId="017816C7" w14:textId="77777777" w:rsidR="0003791B" w:rsidRDefault="0003791B">
            <w:pPr>
              <w:spacing w:line="288" w:lineRule="exact"/>
              <w:ind w:left="20"/>
              <w:jc w:val="center"/>
              <w:rPr>
                <w:rFonts w:ascii="宋体" w:hAnsi="宋体" w:cs="宋体"/>
                <w:b/>
                <w:bCs/>
              </w:rPr>
            </w:pPr>
          </w:p>
          <w:p w14:paraId="770E7022" w14:textId="77777777" w:rsidR="0003791B" w:rsidRDefault="0003791B">
            <w:pPr>
              <w:spacing w:line="288" w:lineRule="exact"/>
              <w:ind w:left="20"/>
              <w:jc w:val="center"/>
              <w:rPr>
                <w:rFonts w:ascii="宋体" w:hAnsi="宋体" w:cs="宋体"/>
                <w:b/>
                <w:bCs/>
              </w:rPr>
            </w:pPr>
          </w:p>
          <w:p w14:paraId="7FF0D01F" w14:textId="43102A0D" w:rsidR="0003791B" w:rsidRDefault="00FB6534">
            <w:pPr>
              <w:spacing w:line="288" w:lineRule="exact"/>
              <w:ind w:left="20"/>
              <w:jc w:val="center"/>
              <w:rPr>
                <w:rFonts w:ascii="宋体" w:hAnsi="宋体" w:cs="宋体"/>
                <w:b/>
                <w:bCs/>
              </w:rPr>
            </w:pPr>
            <w:r w:rsidRPr="006D7AC9">
              <w:rPr>
                <w:rFonts w:ascii="宋体" w:hAnsi="宋体" w:cs="宋体" w:hint="eastAsia"/>
                <w:b/>
                <w:bCs/>
                <w:sz w:val="22"/>
                <w:szCs w:val="22"/>
              </w:rPr>
              <w:t>论文/</w:t>
            </w:r>
            <w:r w:rsidR="00BE0D85" w:rsidRPr="006D7AC9">
              <w:rPr>
                <w:rFonts w:ascii="宋体" w:hAnsi="宋体" w:cs="宋体" w:hint="eastAsia"/>
                <w:b/>
                <w:bCs/>
                <w:sz w:val="22"/>
                <w:szCs w:val="22"/>
              </w:rPr>
              <w:t>教材</w:t>
            </w:r>
            <w:r w:rsidR="00741EE7" w:rsidRPr="006D7AC9">
              <w:rPr>
                <w:rFonts w:ascii="宋体" w:hAnsi="宋体" w:cs="宋体" w:hint="eastAsia"/>
                <w:b/>
                <w:bCs/>
                <w:sz w:val="22"/>
                <w:szCs w:val="22"/>
              </w:rPr>
              <w:t>/</w:t>
            </w:r>
            <w:r w:rsidRPr="006D7AC9">
              <w:rPr>
                <w:rFonts w:ascii="宋体" w:hAnsi="宋体" w:cs="宋体" w:hint="eastAsia"/>
                <w:b/>
                <w:bCs/>
                <w:sz w:val="22"/>
                <w:szCs w:val="22"/>
              </w:rPr>
              <w:t>专著</w:t>
            </w:r>
            <w:r w:rsidR="00BE0D85">
              <w:rPr>
                <w:rFonts w:ascii="宋体" w:hAnsi="宋体" w:cs="宋体"/>
                <w:b/>
                <w:bCs/>
              </w:rPr>
              <w:t xml:space="preserve"> </w:t>
            </w:r>
          </w:p>
          <w:p w14:paraId="546D1FBC" w14:textId="77777777" w:rsidR="0003791B" w:rsidRDefault="0003791B">
            <w:pPr>
              <w:spacing w:line="288" w:lineRule="exact"/>
              <w:ind w:left="20"/>
              <w:jc w:val="center"/>
              <w:rPr>
                <w:rFonts w:ascii="宋体" w:hAnsi="宋体" w:cs="宋体"/>
                <w:b/>
                <w:bCs/>
              </w:rPr>
            </w:pPr>
          </w:p>
          <w:p w14:paraId="79674D7B" w14:textId="77777777" w:rsidR="0003791B" w:rsidRDefault="0003791B">
            <w:pPr>
              <w:spacing w:line="288" w:lineRule="exact"/>
              <w:ind w:left="20"/>
              <w:jc w:val="center"/>
              <w:rPr>
                <w:rFonts w:ascii="宋体" w:hAnsi="宋体" w:cs="宋体"/>
                <w:b/>
                <w:bCs/>
              </w:rPr>
            </w:pPr>
          </w:p>
          <w:p w14:paraId="0B144DE4" w14:textId="77777777" w:rsidR="0003791B" w:rsidRDefault="0003791B">
            <w:pPr>
              <w:spacing w:line="288" w:lineRule="exact"/>
              <w:ind w:left="20"/>
              <w:jc w:val="center"/>
              <w:rPr>
                <w:rFonts w:ascii="宋体" w:hAnsi="宋体" w:cs="宋体"/>
                <w:b/>
                <w:bCs/>
              </w:rPr>
            </w:pPr>
          </w:p>
          <w:p w14:paraId="24FCCE04" w14:textId="77777777" w:rsidR="0003791B" w:rsidRDefault="0003791B">
            <w:pPr>
              <w:spacing w:line="288" w:lineRule="exact"/>
              <w:ind w:left="20"/>
              <w:jc w:val="center"/>
              <w:rPr>
                <w:rFonts w:ascii="宋体" w:hAnsi="宋体" w:cs="宋体"/>
                <w:b/>
                <w:bCs/>
              </w:rPr>
            </w:pPr>
          </w:p>
          <w:p w14:paraId="4A64E4AC" w14:textId="77777777" w:rsidR="0003791B" w:rsidRDefault="0003791B">
            <w:pPr>
              <w:spacing w:line="288" w:lineRule="exact"/>
              <w:ind w:left="20"/>
              <w:jc w:val="center"/>
              <w:rPr>
                <w:rFonts w:ascii="宋体" w:hAnsi="宋体" w:cs="宋体"/>
                <w:b/>
                <w:bCs/>
              </w:rPr>
            </w:pPr>
          </w:p>
          <w:p w14:paraId="1BA586FC" w14:textId="77777777" w:rsidR="0003791B" w:rsidRDefault="0003791B">
            <w:pPr>
              <w:spacing w:line="288" w:lineRule="exact"/>
              <w:ind w:left="20"/>
              <w:jc w:val="center"/>
              <w:rPr>
                <w:rFonts w:ascii="宋体" w:hAnsi="宋体" w:cs="宋体"/>
                <w:b/>
                <w:bCs/>
              </w:rPr>
            </w:pPr>
          </w:p>
          <w:p w14:paraId="3838259F" w14:textId="77777777" w:rsidR="0003791B" w:rsidRDefault="0003791B">
            <w:pPr>
              <w:spacing w:line="288" w:lineRule="exact"/>
              <w:ind w:left="20"/>
              <w:jc w:val="center"/>
              <w:rPr>
                <w:rFonts w:ascii="宋体" w:hAnsi="宋体" w:cs="宋体"/>
                <w:b/>
                <w:bCs/>
              </w:rPr>
            </w:pPr>
          </w:p>
          <w:p w14:paraId="5D0827D1" w14:textId="77777777" w:rsidR="0003791B" w:rsidRDefault="0003791B">
            <w:pPr>
              <w:spacing w:line="288" w:lineRule="exact"/>
              <w:ind w:left="20"/>
              <w:jc w:val="center"/>
              <w:rPr>
                <w:rFonts w:ascii="宋体" w:hAnsi="宋体" w:cs="宋体"/>
                <w:b/>
                <w:bCs/>
              </w:rPr>
            </w:pPr>
          </w:p>
          <w:p w14:paraId="1CEC5BB6" w14:textId="77777777" w:rsidR="0003791B" w:rsidRDefault="0003791B">
            <w:pPr>
              <w:spacing w:line="288" w:lineRule="exact"/>
              <w:ind w:left="20"/>
              <w:jc w:val="center"/>
              <w:rPr>
                <w:rFonts w:ascii="宋体" w:hAnsi="宋体" w:cs="宋体"/>
                <w:b/>
                <w:bCs/>
              </w:rPr>
            </w:pPr>
          </w:p>
          <w:p w14:paraId="32872657" w14:textId="562698F7" w:rsidR="0003791B" w:rsidRPr="006D7AC9" w:rsidRDefault="00FB6534">
            <w:pPr>
              <w:spacing w:line="288" w:lineRule="exact"/>
              <w:ind w:left="20"/>
              <w:jc w:val="center"/>
              <w:rPr>
                <w:rFonts w:ascii="宋体" w:hAnsi="宋体" w:cs="宋体"/>
                <w:b/>
                <w:bCs/>
              </w:rPr>
            </w:pPr>
            <w:r w:rsidRPr="006D7AC9">
              <w:rPr>
                <w:rFonts w:ascii="宋体" w:hAnsi="宋体" w:cs="宋体" w:hint="eastAsia"/>
                <w:b/>
                <w:bCs/>
                <w:sz w:val="22"/>
                <w:szCs w:val="22"/>
              </w:rPr>
              <w:t>论文/</w:t>
            </w:r>
            <w:r w:rsidR="00741EE7" w:rsidRPr="006D7AC9">
              <w:rPr>
                <w:rFonts w:ascii="宋体" w:hAnsi="宋体" w:cs="宋体" w:hint="eastAsia"/>
                <w:b/>
                <w:bCs/>
                <w:sz w:val="22"/>
                <w:szCs w:val="22"/>
              </w:rPr>
              <w:t>教材/</w:t>
            </w:r>
            <w:r w:rsidRPr="006D7AC9">
              <w:rPr>
                <w:rFonts w:ascii="宋体" w:hAnsi="宋体" w:cs="宋体" w:hint="eastAsia"/>
                <w:b/>
                <w:bCs/>
                <w:sz w:val="22"/>
                <w:szCs w:val="22"/>
              </w:rPr>
              <w:t>专著</w:t>
            </w:r>
          </w:p>
        </w:tc>
        <w:tc>
          <w:tcPr>
            <w:tcW w:w="467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D6AD8D" w14:textId="30B3BB5D" w:rsidR="0003791B" w:rsidRPr="00BE0D85" w:rsidRDefault="00FB6534" w:rsidP="00BE0D85">
            <w:pPr>
              <w:spacing w:line="276" w:lineRule="auto"/>
              <w:ind w:leftChars="50" w:left="4216" w:hangingChars="1700" w:hanging="4096"/>
              <w:jc w:val="center"/>
              <w:rPr>
                <w:rFonts w:ascii="Dialog" w:hAnsi="Times New Roman"/>
                <w:b/>
              </w:rPr>
            </w:pPr>
            <w:r>
              <w:rPr>
                <w:rFonts w:ascii="Dialog" w:hAnsi="Times New Roman" w:hint="eastAsia"/>
                <w:b/>
              </w:rPr>
              <w:lastRenderedPageBreak/>
              <w:t>总体情况</w:t>
            </w:r>
            <w:r w:rsidR="00BE0D85">
              <w:rPr>
                <w:rFonts w:ascii="Dialog" w:hAnsi="Times New Roman" w:hint="eastAsia"/>
                <w:b/>
              </w:rPr>
              <w:t>：</w:t>
            </w:r>
            <w:r w:rsidRPr="00BE0D85">
              <w:rPr>
                <w:rFonts w:ascii="Dialog" w:hAnsi="Times New Roman" w:hint="eastAsia"/>
                <w:b/>
              </w:rPr>
              <w:t xml:space="preserve">A </w:t>
            </w:r>
            <w:r w:rsidRPr="00BE0D85">
              <w:rPr>
                <w:rFonts w:ascii="Dialog" w:hAnsi="Times New Roman" w:hint="eastAsia"/>
                <w:b/>
              </w:rPr>
              <w:t>类</w:t>
            </w:r>
            <w:r w:rsidRPr="00BE0D85">
              <w:rPr>
                <w:rFonts w:ascii="宋体" w:hAnsi="宋体" w:cs="宋体" w:hint="eastAsia"/>
                <w:sz w:val="20"/>
                <w:szCs w:val="20"/>
                <w:u w:val="single"/>
              </w:rPr>
              <w:t xml:space="preserve"> </w:t>
            </w:r>
            <w:r w:rsidRPr="00BE0D85">
              <w:rPr>
                <w:rFonts w:ascii="宋体" w:hAnsi="宋体" w:cs="宋体"/>
                <w:sz w:val="20"/>
                <w:szCs w:val="20"/>
                <w:u w:val="single"/>
              </w:rPr>
              <w:t xml:space="preserve">  </w:t>
            </w:r>
            <w:r w:rsidRPr="00BE0D85">
              <w:rPr>
                <w:rFonts w:ascii="宋体" w:hAnsi="宋体" w:cs="宋体" w:hint="eastAsia"/>
                <w:sz w:val="20"/>
                <w:szCs w:val="20"/>
                <w:u w:val="single"/>
              </w:rPr>
              <w:t xml:space="preserve">  </w:t>
            </w:r>
            <w:r w:rsidRPr="00BE0D85">
              <w:rPr>
                <w:rFonts w:ascii="Dialog" w:hAnsi="Times New Roman" w:hint="eastAsia"/>
                <w:b/>
              </w:rPr>
              <w:t>篇、</w:t>
            </w:r>
            <w:r w:rsidRPr="00BE0D85">
              <w:rPr>
                <w:rFonts w:ascii="Dialog" w:hAnsi="Times New Roman"/>
                <w:b/>
              </w:rPr>
              <w:t>B</w:t>
            </w:r>
            <w:r w:rsidRPr="00BE0D85">
              <w:rPr>
                <w:rFonts w:ascii="Dialog" w:hAnsi="Times New Roman" w:hint="eastAsia"/>
                <w:b/>
              </w:rPr>
              <w:t>类</w:t>
            </w:r>
            <w:r w:rsidRPr="00BE0D85">
              <w:rPr>
                <w:rFonts w:ascii="宋体" w:hAnsi="宋体" w:cs="宋体" w:hint="eastAsia"/>
                <w:sz w:val="20"/>
                <w:szCs w:val="20"/>
                <w:u w:val="single"/>
              </w:rPr>
              <w:t xml:space="preserve"> </w:t>
            </w:r>
            <w:r w:rsidRPr="00BE0D85">
              <w:rPr>
                <w:rFonts w:ascii="宋体" w:hAnsi="宋体" w:cs="宋体"/>
                <w:sz w:val="20"/>
                <w:szCs w:val="20"/>
                <w:u w:val="single"/>
              </w:rPr>
              <w:t xml:space="preserve"> </w:t>
            </w:r>
            <w:r w:rsidRPr="00BE0D85">
              <w:rPr>
                <w:rFonts w:ascii="宋体" w:hAnsi="宋体" w:cs="宋体" w:hint="eastAsia"/>
                <w:sz w:val="20"/>
                <w:szCs w:val="20"/>
                <w:u w:val="single"/>
              </w:rPr>
              <w:t xml:space="preserve">  </w:t>
            </w:r>
            <w:r w:rsidRPr="00BE0D85">
              <w:rPr>
                <w:rFonts w:ascii="Dialog" w:hAnsi="Times New Roman" w:hint="eastAsia"/>
                <w:b/>
              </w:rPr>
              <w:t>篇、</w:t>
            </w:r>
            <w:r w:rsidRPr="00BE0D85">
              <w:rPr>
                <w:rFonts w:ascii="Dialog" w:hAnsi="Times New Roman" w:hint="eastAsia"/>
                <w:b/>
              </w:rPr>
              <w:t>C</w:t>
            </w:r>
            <w:r w:rsidRPr="00BE0D85">
              <w:rPr>
                <w:rFonts w:ascii="Dialog" w:hAnsi="Times New Roman" w:hint="eastAsia"/>
                <w:b/>
              </w:rPr>
              <w:t>类</w:t>
            </w:r>
            <w:r w:rsidRPr="00BE0D85">
              <w:rPr>
                <w:rFonts w:ascii="宋体" w:hAnsi="宋体" w:cs="宋体" w:hint="eastAsia"/>
                <w:sz w:val="20"/>
                <w:szCs w:val="20"/>
                <w:u w:val="single"/>
              </w:rPr>
              <w:t xml:space="preserve">  </w:t>
            </w:r>
            <w:r w:rsidRPr="00BE0D85">
              <w:rPr>
                <w:rFonts w:ascii="宋体" w:hAnsi="宋体" w:cs="宋体"/>
                <w:sz w:val="20"/>
                <w:szCs w:val="20"/>
                <w:u w:val="single"/>
              </w:rPr>
              <w:t xml:space="preserve"> </w:t>
            </w:r>
            <w:r w:rsidRPr="00BE0D85">
              <w:rPr>
                <w:rFonts w:ascii="宋体" w:hAnsi="宋体" w:cs="宋体" w:hint="eastAsia"/>
                <w:sz w:val="20"/>
                <w:szCs w:val="20"/>
                <w:u w:val="single"/>
              </w:rPr>
              <w:t xml:space="preserve"> </w:t>
            </w:r>
            <w:r w:rsidRPr="00BE0D85">
              <w:rPr>
                <w:rFonts w:ascii="Dialog" w:hAnsi="Times New Roman" w:hint="eastAsia"/>
                <w:b/>
              </w:rPr>
              <w:t>篇，</w:t>
            </w:r>
            <w:r w:rsidR="00BE0D85">
              <w:rPr>
                <w:rFonts w:ascii="Dialog" w:hAnsi="Times New Roman" w:hint="eastAsia"/>
                <w:b/>
              </w:rPr>
              <w:t>教材、</w:t>
            </w:r>
            <w:r w:rsidRPr="00BE0D85">
              <w:rPr>
                <w:rFonts w:ascii="Dialog" w:hAnsi="Times New Roman" w:hint="eastAsia"/>
                <w:b/>
              </w:rPr>
              <w:t>专著或译著</w:t>
            </w:r>
            <w:r w:rsidRPr="00BE0D85">
              <w:rPr>
                <w:rFonts w:ascii="宋体" w:hAnsi="宋体" w:cs="宋体" w:hint="eastAsia"/>
                <w:sz w:val="20"/>
                <w:szCs w:val="20"/>
                <w:u w:val="single"/>
              </w:rPr>
              <w:t xml:space="preserve">  </w:t>
            </w:r>
            <w:r w:rsidRPr="00BE0D85">
              <w:rPr>
                <w:rFonts w:ascii="宋体" w:hAnsi="宋体" w:cs="宋体"/>
                <w:sz w:val="20"/>
                <w:szCs w:val="20"/>
                <w:u w:val="single"/>
              </w:rPr>
              <w:t xml:space="preserve"> </w:t>
            </w:r>
            <w:r w:rsidRPr="00BE0D85">
              <w:rPr>
                <w:rFonts w:ascii="宋体" w:hAnsi="宋体" w:cs="宋体" w:hint="eastAsia"/>
                <w:sz w:val="20"/>
                <w:szCs w:val="20"/>
                <w:u w:val="single"/>
              </w:rPr>
              <w:t xml:space="preserve"> </w:t>
            </w:r>
            <w:r w:rsidRPr="00BE0D85">
              <w:rPr>
                <w:rFonts w:ascii="Dialog" w:hAnsi="Times New Roman" w:hint="eastAsia"/>
                <w:b/>
              </w:rPr>
              <w:t>部</w:t>
            </w:r>
          </w:p>
          <w:p w14:paraId="17CCBAD0" w14:textId="345CF5FB" w:rsidR="0003791B" w:rsidRPr="00BE0D85" w:rsidRDefault="00FB6534" w:rsidP="00BE0D85">
            <w:pPr>
              <w:spacing w:line="276" w:lineRule="auto"/>
              <w:jc w:val="center"/>
              <w:rPr>
                <w:rFonts w:ascii="Dialog" w:hAnsi="Times New Roman"/>
                <w:b/>
              </w:rPr>
            </w:pPr>
            <w:r w:rsidRPr="00BE0D85">
              <w:rPr>
                <w:rFonts w:ascii="Dialog" w:hAnsi="Times New Roman" w:hint="eastAsia"/>
              </w:rPr>
              <w:t>其中以第一作者发表论文</w:t>
            </w:r>
            <w:r w:rsidRPr="00BE0D85">
              <w:rPr>
                <w:rFonts w:ascii="Dialog" w:hAnsi="Times New Roman" w:hint="eastAsia"/>
              </w:rPr>
              <w:t>A</w:t>
            </w:r>
            <w:r w:rsidRPr="00BE0D85">
              <w:rPr>
                <w:rFonts w:ascii="Dialog" w:hAnsi="Times New Roman" w:hint="eastAsia"/>
              </w:rPr>
              <w:t>类</w:t>
            </w:r>
            <w:r w:rsidRPr="00BE0D85">
              <w:rPr>
                <w:rFonts w:ascii="宋体" w:hAnsi="宋体" w:cs="宋体" w:hint="eastAsia"/>
                <w:sz w:val="20"/>
                <w:szCs w:val="20"/>
                <w:u w:val="single"/>
              </w:rPr>
              <w:t xml:space="preserve"> </w:t>
            </w:r>
            <w:r w:rsidRPr="00BE0D85">
              <w:rPr>
                <w:rFonts w:ascii="宋体" w:hAnsi="宋体" w:cs="宋体"/>
                <w:sz w:val="20"/>
                <w:szCs w:val="20"/>
                <w:u w:val="single"/>
              </w:rPr>
              <w:t xml:space="preserve">  </w:t>
            </w:r>
            <w:r w:rsidRPr="00BE0D85">
              <w:rPr>
                <w:rFonts w:ascii="宋体" w:hAnsi="宋体" w:cs="宋体" w:hint="eastAsia"/>
                <w:sz w:val="20"/>
                <w:szCs w:val="20"/>
                <w:u w:val="single"/>
              </w:rPr>
              <w:t xml:space="preserve">  </w:t>
            </w:r>
            <w:r w:rsidRPr="00BE0D85">
              <w:rPr>
                <w:rFonts w:ascii="Dialog" w:hAnsi="Times New Roman" w:hint="eastAsia"/>
              </w:rPr>
              <w:t>篇；</w:t>
            </w:r>
            <w:r w:rsidRPr="00BE0D85">
              <w:rPr>
                <w:rFonts w:ascii="Dialog" w:hAnsi="Times New Roman"/>
              </w:rPr>
              <w:t>B</w:t>
            </w:r>
            <w:r w:rsidRPr="00BE0D85">
              <w:rPr>
                <w:rFonts w:ascii="Dialog" w:hAnsi="Times New Roman" w:hint="eastAsia"/>
              </w:rPr>
              <w:t>类</w:t>
            </w:r>
            <w:r w:rsidRPr="00BE0D85">
              <w:rPr>
                <w:rFonts w:ascii="宋体" w:hAnsi="宋体" w:cs="宋体" w:hint="eastAsia"/>
                <w:sz w:val="20"/>
                <w:szCs w:val="20"/>
                <w:u w:val="single"/>
              </w:rPr>
              <w:t xml:space="preserve"> </w:t>
            </w:r>
            <w:r w:rsidRPr="00BE0D85">
              <w:rPr>
                <w:rFonts w:ascii="宋体" w:hAnsi="宋体" w:cs="宋体"/>
                <w:sz w:val="20"/>
                <w:szCs w:val="20"/>
                <w:u w:val="single"/>
              </w:rPr>
              <w:t xml:space="preserve">  </w:t>
            </w:r>
            <w:r w:rsidRPr="00BE0D85">
              <w:rPr>
                <w:rFonts w:ascii="宋体" w:hAnsi="宋体" w:cs="宋体" w:hint="eastAsia"/>
                <w:sz w:val="20"/>
                <w:szCs w:val="20"/>
                <w:u w:val="single"/>
              </w:rPr>
              <w:t xml:space="preserve">  </w:t>
            </w:r>
            <w:r w:rsidRPr="00BE0D85">
              <w:rPr>
                <w:rFonts w:ascii="Dialog" w:hAnsi="Times New Roman" w:hint="eastAsia"/>
              </w:rPr>
              <w:t>篇；</w:t>
            </w:r>
            <w:r w:rsidRPr="00BE0D85">
              <w:rPr>
                <w:rFonts w:ascii="Dialog" w:hAnsi="Times New Roman" w:hint="eastAsia"/>
              </w:rPr>
              <w:t>C</w:t>
            </w:r>
            <w:r w:rsidRPr="00BE0D85">
              <w:rPr>
                <w:rFonts w:ascii="Dialog" w:hAnsi="Times New Roman" w:hint="eastAsia"/>
              </w:rPr>
              <w:t>类</w:t>
            </w:r>
            <w:r w:rsidRPr="00BE0D85">
              <w:rPr>
                <w:rFonts w:ascii="宋体" w:hAnsi="宋体" w:cs="宋体" w:hint="eastAsia"/>
                <w:sz w:val="20"/>
                <w:szCs w:val="20"/>
                <w:u w:val="single"/>
              </w:rPr>
              <w:t xml:space="preserve"> </w:t>
            </w:r>
            <w:r w:rsidRPr="00BE0D85">
              <w:rPr>
                <w:rFonts w:ascii="宋体" w:hAnsi="宋体" w:cs="宋体"/>
                <w:sz w:val="20"/>
                <w:szCs w:val="20"/>
                <w:u w:val="single"/>
              </w:rPr>
              <w:t xml:space="preserve">  </w:t>
            </w:r>
            <w:r w:rsidRPr="00BE0D85">
              <w:rPr>
                <w:rFonts w:ascii="宋体" w:hAnsi="宋体" w:cs="宋体" w:hint="eastAsia"/>
                <w:sz w:val="20"/>
                <w:szCs w:val="20"/>
                <w:u w:val="single"/>
              </w:rPr>
              <w:t xml:space="preserve">  </w:t>
            </w:r>
            <w:r w:rsidRPr="00BE0D85">
              <w:rPr>
                <w:rFonts w:ascii="Dialog" w:hAnsi="Times New Roman" w:hint="eastAsia"/>
              </w:rPr>
              <w:t>篇</w:t>
            </w:r>
          </w:p>
          <w:p w14:paraId="24278712" w14:textId="5819BA13" w:rsidR="0003791B" w:rsidRDefault="00FB6534">
            <w:pPr>
              <w:spacing w:line="276" w:lineRule="auto"/>
              <w:ind w:leftChars="50" w:left="3180" w:hangingChars="1700" w:hanging="3060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Dialog" w:hAnsi="Times New Roman" w:hint="eastAsia"/>
                <w:sz w:val="18"/>
              </w:rPr>
              <w:t>（仅填写</w:t>
            </w:r>
            <w:r w:rsidR="00BE0D85" w:rsidRPr="00BE0D85">
              <w:rPr>
                <w:rFonts w:ascii="Dialog" w:hAnsi="Times New Roman" w:hint="eastAsia"/>
                <w:sz w:val="18"/>
              </w:rPr>
              <w:t>任现职以来发表的符合文件要求的学术论文</w:t>
            </w:r>
            <w:r>
              <w:rPr>
                <w:rFonts w:ascii="Dialog" w:hAnsi="Times New Roman" w:hint="eastAsia"/>
                <w:sz w:val="18"/>
              </w:rPr>
              <w:t>与主编的教材、专著或译著，</w:t>
            </w:r>
            <w:r w:rsidRPr="00BE0D85">
              <w:rPr>
                <w:rFonts w:ascii="Dialog" w:hAnsi="Times New Roman" w:hint="eastAsia"/>
                <w:color w:val="FF0000"/>
                <w:sz w:val="18"/>
              </w:rPr>
              <w:t>限填</w:t>
            </w:r>
            <w:r w:rsidRPr="00BE0D85">
              <w:rPr>
                <w:rFonts w:ascii="Dialog" w:hAnsi="Times New Roman"/>
                <w:color w:val="FF0000"/>
                <w:sz w:val="18"/>
              </w:rPr>
              <w:t>10</w:t>
            </w:r>
            <w:r w:rsidRPr="00BE0D85">
              <w:rPr>
                <w:rFonts w:ascii="Dialog" w:hAnsi="Times New Roman" w:hint="eastAsia"/>
                <w:color w:val="FF0000"/>
                <w:sz w:val="18"/>
              </w:rPr>
              <w:t>项</w:t>
            </w:r>
            <w:r>
              <w:rPr>
                <w:rFonts w:ascii="Dialog" w:hAnsi="Times New Roman" w:hint="eastAsia"/>
                <w:sz w:val="18"/>
              </w:rPr>
              <w:t>）</w:t>
            </w:r>
          </w:p>
        </w:tc>
      </w:tr>
      <w:tr w:rsidR="00EF7A30" w14:paraId="6AEA2B12" w14:textId="610DE0A9" w:rsidTr="00937541">
        <w:trPr>
          <w:trHeight w:hRule="exact" w:val="874"/>
        </w:trPr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944B96" w14:textId="77777777" w:rsidR="00EF7A30" w:rsidRDefault="00EF7A30">
            <w:pPr>
              <w:spacing w:line="288" w:lineRule="exact"/>
              <w:ind w:left="20"/>
              <w:jc w:val="center"/>
              <w:rPr>
                <w:rFonts w:ascii="宋体" w:hAnsi="宋体" w:cs="宋体"/>
                <w:b/>
                <w:bCs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245C69" w14:textId="77777777" w:rsidR="00EF7A30" w:rsidRPr="00937541" w:rsidRDefault="00EF7A30">
            <w:pPr>
              <w:snapToGrid w:val="0"/>
              <w:ind w:left="23"/>
              <w:jc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r w:rsidRPr="00937541"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序号</w:t>
            </w:r>
          </w:p>
        </w:tc>
        <w:tc>
          <w:tcPr>
            <w:tcW w:w="108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F9F459" w14:textId="77777777" w:rsidR="00EF7A30" w:rsidRPr="00937541" w:rsidRDefault="00EF7A30">
            <w:pPr>
              <w:snapToGrid w:val="0"/>
              <w:ind w:left="23"/>
              <w:jc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r w:rsidRPr="00937541"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作者信息</w:t>
            </w:r>
          </w:p>
          <w:p w14:paraId="511FC9C1" w14:textId="77777777" w:rsidR="00EF7A30" w:rsidRPr="00937541" w:rsidRDefault="00EF7A30">
            <w:pPr>
              <w:snapToGrid w:val="0"/>
              <w:ind w:left="23"/>
              <w:jc w:val="center"/>
              <w:rPr>
                <w:rFonts w:ascii="宋体" w:hAnsi="宋体" w:cs="宋体"/>
                <w:sz w:val="20"/>
                <w:szCs w:val="20"/>
              </w:rPr>
            </w:pPr>
            <w:r w:rsidRPr="00937541">
              <w:rPr>
                <w:rFonts w:ascii="宋体" w:hAnsi="宋体" w:cs="宋体" w:hint="eastAsia"/>
                <w:sz w:val="16"/>
                <w:szCs w:val="20"/>
              </w:rPr>
              <w:t>(本人加粗，第一作者加下划线，通讯作者加*)</w:t>
            </w:r>
          </w:p>
        </w:tc>
        <w:tc>
          <w:tcPr>
            <w:tcW w:w="14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8BDFA2" w14:textId="77777777" w:rsidR="00EF7A30" w:rsidRPr="00937541" w:rsidRDefault="00EF7A30">
            <w:pPr>
              <w:snapToGrid w:val="0"/>
              <w:ind w:left="23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937541"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论文题目或著作名称</w:t>
            </w:r>
          </w:p>
        </w:tc>
        <w:tc>
          <w:tcPr>
            <w:tcW w:w="125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0F209E" w14:textId="77777777" w:rsidR="00EF7A30" w:rsidRPr="00937541" w:rsidRDefault="00EF7A30">
            <w:pPr>
              <w:snapToGrid w:val="0"/>
              <w:ind w:left="23"/>
              <w:jc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r w:rsidRPr="00937541"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期刊与出版信息</w:t>
            </w:r>
          </w:p>
          <w:p w14:paraId="6F633446" w14:textId="77777777" w:rsidR="00EF7A30" w:rsidRPr="00937541" w:rsidRDefault="00EF7A30">
            <w:pPr>
              <w:snapToGrid w:val="0"/>
              <w:ind w:left="23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937541">
              <w:rPr>
                <w:rFonts w:ascii="宋体" w:hAnsi="宋体" w:cs="宋体" w:hint="eastAsia"/>
                <w:sz w:val="16"/>
                <w:szCs w:val="20"/>
              </w:rPr>
              <w:t>(名称、发表年月、卷期号、页码)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D94A54" w14:textId="77777777" w:rsidR="00EF7A30" w:rsidRPr="00937541" w:rsidRDefault="00EF7A30">
            <w:pPr>
              <w:snapToGrid w:val="0"/>
              <w:ind w:left="23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937541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期刊</w:t>
            </w:r>
          </w:p>
          <w:p w14:paraId="6A055DBE" w14:textId="77777777" w:rsidR="00EF7A30" w:rsidRPr="00937541" w:rsidRDefault="00EF7A30">
            <w:pPr>
              <w:snapToGrid w:val="0"/>
              <w:ind w:left="23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937541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分级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888EC1" w14:textId="77777777" w:rsidR="00EF7A30" w:rsidRPr="00937541" w:rsidRDefault="00EF7A30">
            <w:pPr>
              <w:snapToGrid w:val="0"/>
              <w:ind w:left="23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937541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T</w:t>
            </w:r>
            <w:r w:rsidRPr="00937541">
              <w:rPr>
                <w:rFonts w:ascii="宋体" w:hAnsi="宋体" w:cs="宋体"/>
                <w:b/>
                <w:bCs/>
                <w:sz w:val="18"/>
                <w:szCs w:val="18"/>
              </w:rPr>
              <w:t>OP</w:t>
            </w:r>
          </w:p>
          <w:p w14:paraId="6C708C7B" w14:textId="29D98337" w:rsidR="00EF7A30" w:rsidRPr="00937541" w:rsidRDefault="00EF7A30">
            <w:pPr>
              <w:snapToGrid w:val="0"/>
              <w:ind w:left="23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937541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期刊</w:t>
            </w:r>
          </w:p>
        </w:tc>
      </w:tr>
      <w:tr w:rsidR="00EF7A30" w14:paraId="7F17CB92" w14:textId="346AEFFD" w:rsidTr="00937541">
        <w:trPr>
          <w:trHeight w:val="510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8344B4" w14:textId="77777777" w:rsidR="00EF7A30" w:rsidRDefault="00EF7A30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EF8E46" w14:textId="77777777" w:rsidR="00EF7A30" w:rsidRDefault="00EF7A30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</w:t>
            </w:r>
          </w:p>
        </w:tc>
        <w:tc>
          <w:tcPr>
            <w:tcW w:w="108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31E7F3" w14:textId="77777777" w:rsidR="00EF7A30" w:rsidRDefault="00EF7A30">
            <w:pPr>
              <w:spacing w:line="216" w:lineRule="exact"/>
              <w:ind w:left="20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ascii="Dialog" w:hAnsi="Times New Roman" w:hint="eastAsia"/>
                <w:color w:val="FF0000"/>
                <w:sz w:val="18"/>
              </w:rPr>
              <w:t>如：</w:t>
            </w:r>
            <w:r>
              <w:rPr>
                <w:rFonts w:ascii="Dialog" w:hAnsi="Times New Roman" w:hint="eastAsia"/>
                <w:b/>
                <w:color w:val="FF0000"/>
                <w:sz w:val="18"/>
              </w:rPr>
              <w:t>XXX</w:t>
            </w:r>
            <w:r>
              <w:rPr>
                <w:rFonts w:ascii="Dialog" w:hAnsi="Times New Roman" w:hint="eastAsia"/>
                <w:color w:val="FF0000"/>
                <w:sz w:val="18"/>
              </w:rPr>
              <w:t xml:space="preserve">, XXX, </w:t>
            </w:r>
            <w:r>
              <w:rPr>
                <w:rFonts w:ascii="Times New Roman" w:hAnsi="Times New Roman"/>
                <w:color w:val="FF0000"/>
                <w:sz w:val="18"/>
              </w:rPr>
              <w:t>…</w:t>
            </w:r>
            <w:r>
              <w:rPr>
                <w:rFonts w:ascii="Dialog" w:hAnsi="Times New Roman" w:hint="eastAsia"/>
                <w:color w:val="FF0000"/>
                <w:sz w:val="18"/>
              </w:rPr>
              <w:t>, XXX</w:t>
            </w:r>
            <w:r>
              <w:rPr>
                <w:rFonts w:ascii="Dialog" w:hAnsi="Times New Roman" w:hint="eastAsia"/>
                <w:color w:val="FF0000"/>
                <w:sz w:val="18"/>
                <w:vertAlign w:val="superscript"/>
              </w:rPr>
              <w:t>*</w:t>
            </w:r>
          </w:p>
        </w:tc>
        <w:tc>
          <w:tcPr>
            <w:tcW w:w="14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9C2AEB" w14:textId="6518845E" w:rsidR="00EF7A30" w:rsidRDefault="00581AE2">
            <w:pPr>
              <w:spacing w:line="216" w:lineRule="exact"/>
              <w:ind w:left="20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sz w:val="18"/>
                <w:szCs w:val="18"/>
              </w:rPr>
              <w:t>****************</w:t>
            </w:r>
          </w:p>
        </w:tc>
        <w:tc>
          <w:tcPr>
            <w:tcW w:w="125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276AD0" w14:textId="77777777" w:rsidR="00EF7A30" w:rsidRDefault="00EF7A30">
            <w:pPr>
              <w:spacing w:line="216" w:lineRule="exact"/>
              <w:ind w:left="20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ascii="Dialog" w:hAnsi="Times New Roman" w:hint="eastAsia"/>
                <w:color w:val="FF0000"/>
                <w:sz w:val="18"/>
              </w:rPr>
              <w:t>如：</w:t>
            </w:r>
            <w:r>
              <w:rPr>
                <w:rFonts w:ascii="Dialog" w:hAnsi="Times New Roman" w:hint="eastAsia"/>
                <w:color w:val="FF0000"/>
                <w:sz w:val="18"/>
              </w:rPr>
              <w:t>Vehicle System Dynamics, 2017,8; 55(8):101</w:t>
            </w:r>
            <w:r>
              <w:rPr>
                <w:rFonts w:ascii="Dialog" w:hAnsi="Times New Roman"/>
                <w:color w:val="FF0000"/>
                <w:sz w:val="18"/>
              </w:rPr>
              <w:t>-</w:t>
            </w:r>
            <w:r>
              <w:rPr>
                <w:rFonts w:ascii="Dialog" w:hAnsi="Times New Roman" w:hint="eastAsia"/>
                <w:color w:val="FF0000"/>
                <w:sz w:val="18"/>
              </w:rPr>
              <w:t>122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3987B4" w14:textId="77777777" w:rsidR="00EF7A30" w:rsidRDefault="00EF7A30">
            <w:pPr>
              <w:spacing w:line="216" w:lineRule="exact"/>
              <w:ind w:left="20"/>
              <w:jc w:val="center"/>
              <w:rPr>
                <w:rFonts w:ascii="Dialog" w:hAnsi="Times New Roman"/>
                <w:color w:val="FF0000"/>
                <w:sz w:val="18"/>
              </w:rPr>
            </w:pPr>
            <w:r>
              <w:rPr>
                <w:rFonts w:ascii="Dialog" w:hAnsi="Times New Roman"/>
                <w:color w:val="FF0000"/>
                <w:sz w:val="18"/>
              </w:rPr>
              <w:t>A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858D63" w14:textId="4966D6EA" w:rsidR="00EF7A30" w:rsidRDefault="00EF7A30" w:rsidP="00EF7A30">
            <w:pPr>
              <w:spacing w:line="216" w:lineRule="exact"/>
              <w:jc w:val="center"/>
              <w:rPr>
                <w:rFonts w:ascii="Dialog" w:hAnsi="Times New Roman"/>
                <w:color w:val="FF0000"/>
                <w:sz w:val="18"/>
              </w:rPr>
            </w:pPr>
            <w:r>
              <w:rPr>
                <w:rFonts w:ascii="Dialog" w:hAnsi="Times New Roman" w:hint="eastAsia"/>
                <w:color w:val="FF0000"/>
                <w:sz w:val="18"/>
              </w:rPr>
              <w:t>是</w:t>
            </w:r>
          </w:p>
        </w:tc>
      </w:tr>
      <w:tr w:rsidR="00EF7A30" w14:paraId="2FCB8C07" w14:textId="714ED999" w:rsidTr="00937541">
        <w:trPr>
          <w:trHeight w:val="510"/>
        </w:trPr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E98F4F" w14:textId="77777777" w:rsidR="00EF7A30" w:rsidRDefault="00EF7A30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2B997F" w14:textId="77777777" w:rsidR="00EF7A30" w:rsidRDefault="00EF7A30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2</w:t>
            </w:r>
          </w:p>
        </w:tc>
        <w:tc>
          <w:tcPr>
            <w:tcW w:w="108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AC8823" w14:textId="77777777" w:rsidR="00EF7A30" w:rsidRDefault="00EF7A30">
            <w:pPr>
              <w:spacing w:line="216" w:lineRule="exact"/>
              <w:ind w:left="20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4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EF68E0" w14:textId="77777777" w:rsidR="00EF7A30" w:rsidRDefault="00EF7A30">
            <w:pPr>
              <w:spacing w:line="216" w:lineRule="exact"/>
              <w:ind w:left="20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25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974220" w14:textId="77777777" w:rsidR="00EF7A30" w:rsidRDefault="00EF7A30">
            <w:pPr>
              <w:spacing w:line="276" w:lineRule="auto"/>
              <w:ind w:left="20"/>
              <w:jc w:val="center"/>
              <w:rPr>
                <w:rFonts w:ascii="Dialog" w:hAnsi="Times New Roman"/>
                <w:color w:val="FF0000"/>
                <w:sz w:val="18"/>
              </w:rPr>
            </w:pPr>
            <w:r>
              <w:rPr>
                <w:rFonts w:ascii="Dialog" w:hAnsi="Times New Roman" w:hint="eastAsia"/>
                <w:color w:val="FF0000"/>
                <w:sz w:val="18"/>
              </w:rPr>
              <w:t>专著填书名与出版社信息</w:t>
            </w:r>
            <w:r>
              <w:rPr>
                <w:rFonts w:ascii="Dialog" w:hAnsi="Times New Roman"/>
                <w:color w:val="FF0000"/>
                <w:sz w:val="18"/>
              </w:rPr>
              <w:t>,</w:t>
            </w:r>
          </w:p>
          <w:p w14:paraId="41D09CEB" w14:textId="77777777" w:rsidR="00EF7A30" w:rsidRDefault="00EF7A30">
            <w:pPr>
              <w:spacing w:line="276" w:lineRule="auto"/>
              <w:ind w:left="20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ascii="Dialog" w:hAnsi="Times New Roman" w:hint="eastAsia"/>
                <w:color w:val="FF0000"/>
                <w:sz w:val="18"/>
              </w:rPr>
              <w:t>如：科学出版社</w:t>
            </w:r>
            <w:r>
              <w:rPr>
                <w:rFonts w:ascii="Dialog" w:hAnsi="Times New Roman"/>
                <w:color w:val="FF0000"/>
                <w:sz w:val="18"/>
              </w:rPr>
              <w:t>,</w:t>
            </w:r>
            <w:r>
              <w:rPr>
                <w:rFonts w:ascii="Dialog" w:hAnsi="Times New Roman" w:hint="eastAsia"/>
                <w:color w:val="FF0000"/>
                <w:sz w:val="18"/>
              </w:rPr>
              <w:t>2017,8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20AE4C" w14:textId="77777777" w:rsidR="00EF7A30" w:rsidRDefault="00EF7A30">
            <w:pPr>
              <w:spacing w:line="216" w:lineRule="exact"/>
              <w:ind w:left="20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FEAD6D" w14:textId="77777777" w:rsidR="00EF7A30" w:rsidRDefault="00EF7A30">
            <w:pPr>
              <w:spacing w:line="216" w:lineRule="exact"/>
              <w:ind w:left="20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</w:tr>
      <w:tr w:rsidR="00937541" w14:paraId="3E86CC11" w14:textId="5C9567B1" w:rsidTr="00937541">
        <w:trPr>
          <w:trHeight w:val="510"/>
        </w:trPr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C7AA1B" w14:textId="77777777" w:rsidR="00937541" w:rsidRDefault="00937541" w:rsidP="00937541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D5A52D" w14:textId="75253533" w:rsidR="00937541" w:rsidRDefault="00937541" w:rsidP="00937541">
            <w:pPr>
              <w:snapToGrid w:val="0"/>
              <w:ind w:left="23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937541"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序号</w:t>
            </w:r>
          </w:p>
        </w:tc>
        <w:tc>
          <w:tcPr>
            <w:tcW w:w="108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E22E0E" w14:textId="77777777" w:rsidR="00937541" w:rsidRPr="00937541" w:rsidRDefault="00937541" w:rsidP="00937541">
            <w:pPr>
              <w:snapToGrid w:val="0"/>
              <w:ind w:left="23"/>
              <w:jc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r w:rsidRPr="00937541"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作者信息</w:t>
            </w:r>
          </w:p>
          <w:p w14:paraId="722115D1" w14:textId="460DC5EC" w:rsidR="00937541" w:rsidRDefault="00937541" w:rsidP="00937541">
            <w:pPr>
              <w:snapToGrid w:val="0"/>
              <w:ind w:left="23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937541">
              <w:rPr>
                <w:rFonts w:ascii="宋体" w:hAnsi="宋体" w:cs="宋体" w:hint="eastAsia"/>
                <w:sz w:val="16"/>
                <w:szCs w:val="20"/>
              </w:rPr>
              <w:t>(本人加粗，第一作者加下划线，通讯作者加*)</w:t>
            </w:r>
          </w:p>
        </w:tc>
        <w:tc>
          <w:tcPr>
            <w:tcW w:w="14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4EDB26" w14:textId="4A8FFB62" w:rsidR="00937541" w:rsidRDefault="00937541" w:rsidP="00937541">
            <w:pPr>
              <w:snapToGrid w:val="0"/>
              <w:ind w:left="23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937541"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论文题目或著作名称</w:t>
            </w:r>
          </w:p>
        </w:tc>
        <w:tc>
          <w:tcPr>
            <w:tcW w:w="125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50C765" w14:textId="77777777" w:rsidR="00937541" w:rsidRPr="00937541" w:rsidRDefault="00937541" w:rsidP="00937541">
            <w:pPr>
              <w:snapToGrid w:val="0"/>
              <w:ind w:left="23"/>
              <w:jc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r w:rsidRPr="00937541"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期刊与出版信息</w:t>
            </w:r>
          </w:p>
          <w:p w14:paraId="59EE51B7" w14:textId="3DFE37F2" w:rsidR="00937541" w:rsidRDefault="00937541" w:rsidP="00937541">
            <w:pPr>
              <w:snapToGrid w:val="0"/>
              <w:ind w:left="23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937541">
              <w:rPr>
                <w:rFonts w:ascii="宋体" w:hAnsi="宋体" w:cs="宋体" w:hint="eastAsia"/>
                <w:sz w:val="16"/>
                <w:szCs w:val="20"/>
              </w:rPr>
              <w:t>(名称、发表年月、卷期号、页码)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8C1566" w14:textId="77777777" w:rsidR="00937541" w:rsidRPr="00937541" w:rsidRDefault="00937541" w:rsidP="00937541">
            <w:pPr>
              <w:snapToGrid w:val="0"/>
              <w:ind w:left="23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937541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期刊</w:t>
            </w:r>
          </w:p>
          <w:p w14:paraId="73C097A7" w14:textId="5B1DB714" w:rsidR="00937541" w:rsidRPr="00EF7A30" w:rsidRDefault="00937541" w:rsidP="00937541">
            <w:pPr>
              <w:snapToGrid w:val="0"/>
              <w:ind w:left="23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937541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分级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A5B15F" w14:textId="77777777" w:rsidR="00937541" w:rsidRPr="00937541" w:rsidRDefault="00937541" w:rsidP="00937541">
            <w:pPr>
              <w:snapToGrid w:val="0"/>
              <w:ind w:left="23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937541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T</w:t>
            </w:r>
            <w:r w:rsidRPr="00937541">
              <w:rPr>
                <w:rFonts w:ascii="宋体" w:hAnsi="宋体" w:cs="宋体"/>
                <w:b/>
                <w:bCs/>
                <w:sz w:val="18"/>
                <w:szCs w:val="18"/>
              </w:rPr>
              <w:t>OP</w:t>
            </w:r>
          </w:p>
          <w:p w14:paraId="6AB7CF09" w14:textId="5C926466" w:rsidR="00937541" w:rsidRPr="00EF7A30" w:rsidRDefault="00937541" w:rsidP="00937541">
            <w:pPr>
              <w:snapToGrid w:val="0"/>
              <w:ind w:left="23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937541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期刊</w:t>
            </w:r>
          </w:p>
        </w:tc>
      </w:tr>
      <w:tr w:rsidR="00EF7A30" w14:paraId="6E65D4F2" w14:textId="0DEF0C79" w:rsidTr="00937541">
        <w:trPr>
          <w:trHeight w:val="784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4F7F51" w14:textId="77777777" w:rsidR="00EF7A30" w:rsidRDefault="00EF7A30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D429C9" w14:textId="77777777" w:rsidR="00EF7A30" w:rsidRDefault="00EF7A30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3</w:t>
            </w:r>
          </w:p>
        </w:tc>
        <w:tc>
          <w:tcPr>
            <w:tcW w:w="108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53B1F3" w14:textId="77777777" w:rsidR="00EF7A30" w:rsidRDefault="00EF7A30">
            <w:pPr>
              <w:spacing w:line="216" w:lineRule="exact"/>
              <w:ind w:left="20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DE9E60" w14:textId="77777777" w:rsidR="00EF7A30" w:rsidRDefault="00EF7A30">
            <w:pPr>
              <w:spacing w:line="216" w:lineRule="exact"/>
              <w:ind w:left="20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5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6EC6AE" w14:textId="77777777" w:rsidR="00EF7A30" w:rsidRDefault="00EF7A30">
            <w:pPr>
              <w:spacing w:line="216" w:lineRule="exact"/>
              <w:ind w:left="20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C8DA28" w14:textId="77777777" w:rsidR="00EF7A30" w:rsidRDefault="00EF7A30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BE26CB" w14:textId="77777777" w:rsidR="00EF7A30" w:rsidRDefault="00EF7A30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EF7A30" w14:paraId="0FFBF662" w14:textId="0776200E" w:rsidTr="00937541">
        <w:trPr>
          <w:trHeight w:val="782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A72C65" w14:textId="77777777" w:rsidR="00EF7A30" w:rsidRDefault="00EF7A30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5EFF6C" w14:textId="77777777" w:rsidR="00EF7A30" w:rsidRDefault="00EF7A30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4</w:t>
            </w:r>
          </w:p>
        </w:tc>
        <w:tc>
          <w:tcPr>
            <w:tcW w:w="108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79BF2F" w14:textId="77777777" w:rsidR="00EF7A30" w:rsidRDefault="00EF7A30">
            <w:pPr>
              <w:spacing w:line="216" w:lineRule="exact"/>
              <w:ind w:left="20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A82598" w14:textId="77777777" w:rsidR="00EF7A30" w:rsidRDefault="00EF7A30">
            <w:pPr>
              <w:spacing w:line="216" w:lineRule="exact"/>
              <w:ind w:left="20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5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B728E8" w14:textId="77777777" w:rsidR="00EF7A30" w:rsidRDefault="00EF7A30">
            <w:pPr>
              <w:spacing w:line="216" w:lineRule="exact"/>
              <w:ind w:left="20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A953AE" w14:textId="77777777" w:rsidR="00EF7A30" w:rsidRDefault="00EF7A30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B87627" w14:textId="77777777" w:rsidR="00EF7A30" w:rsidRDefault="00EF7A30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EF7A30" w14:paraId="730E57EC" w14:textId="69D3AA57" w:rsidTr="00937541">
        <w:trPr>
          <w:trHeight w:val="782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27BB9B" w14:textId="77777777" w:rsidR="00EF7A30" w:rsidRDefault="00EF7A30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551761" w14:textId="77777777" w:rsidR="00EF7A30" w:rsidRDefault="00EF7A30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5</w:t>
            </w:r>
          </w:p>
        </w:tc>
        <w:tc>
          <w:tcPr>
            <w:tcW w:w="108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6EB790" w14:textId="77777777" w:rsidR="00EF7A30" w:rsidRDefault="00EF7A30">
            <w:pPr>
              <w:spacing w:line="216" w:lineRule="exact"/>
              <w:ind w:left="20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84C231" w14:textId="77777777" w:rsidR="00EF7A30" w:rsidRDefault="00EF7A30">
            <w:pPr>
              <w:spacing w:line="216" w:lineRule="exact"/>
              <w:ind w:left="20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5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1A9217" w14:textId="77777777" w:rsidR="00EF7A30" w:rsidRDefault="00EF7A30">
            <w:pPr>
              <w:spacing w:line="216" w:lineRule="exac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635059" w14:textId="77777777" w:rsidR="00EF7A30" w:rsidRDefault="00EF7A30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3AB613" w14:textId="77777777" w:rsidR="00EF7A30" w:rsidRDefault="00EF7A30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EF7A30" w14:paraId="135108F4" w14:textId="599746AA" w:rsidTr="00937541">
        <w:trPr>
          <w:trHeight w:val="782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4FE0AA" w14:textId="77777777" w:rsidR="00EF7A30" w:rsidRDefault="00EF7A30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6A8AD5" w14:textId="77777777" w:rsidR="00EF7A30" w:rsidRDefault="00EF7A30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6</w:t>
            </w:r>
          </w:p>
        </w:tc>
        <w:tc>
          <w:tcPr>
            <w:tcW w:w="108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5D0C9B" w14:textId="77777777" w:rsidR="00EF7A30" w:rsidRDefault="00EF7A30">
            <w:pPr>
              <w:spacing w:line="216" w:lineRule="exact"/>
              <w:ind w:left="20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B980A2" w14:textId="77777777" w:rsidR="00EF7A30" w:rsidRDefault="00EF7A30">
            <w:pPr>
              <w:spacing w:line="216" w:lineRule="exact"/>
              <w:ind w:left="20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5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889706" w14:textId="77777777" w:rsidR="00EF7A30" w:rsidRDefault="00EF7A30">
            <w:pPr>
              <w:spacing w:line="216" w:lineRule="exact"/>
              <w:ind w:left="20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16A8A8" w14:textId="77777777" w:rsidR="00EF7A30" w:rsidRDefault="00EF7A30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7EC2E0" w14:textId="77777777" w:rsidR="00EF7A30" w:rsidRDefault="00EF7A30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EF7A30" w14:paraId="6FD6D9C5" w14:textId="25A9FD10" w:rsidTr="00937541">
        <w:trPr>
          <w:trHeight w:val="782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D13CE7" w14:textId="77777777" w:rsidR="00EF7A30" w:rsidRDefault="00EF7A30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1A2F9A" w14:textId="77777777" w:rsidR="00EF7A30" w:rsidRDefault="00EF7A30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7</w:t>
            </w:r>
          </w:p>
        </w:tc>
        <w:tc>
          <w:tcPr>
            <w:tcW w:w="108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A0FDF0" w14:textId="77777777" w:rsidR="00EF7A30" w:rsidRDefault="00EF7A30">
            <w:pPr>
              <w:spacing w:line="216" w:lineRule="exact"/>
              <w:ind w:left="20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3AB59B" w14:textId="77777777" w:rsidR="00EF7A30" w:rsidRDefault="00EF7A30">
            <w:pPr>
              <w:spacing w:line="216" w:lineRule="exact"/>
              <w:ind w:left="20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5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55D7D9" w14:textId="77777777" w:rsidR="00EF7A30" w:rsidRDefault="00EF7A30">
            <w:pPr>
              <w:spacing w:line="216" w:lineRule="exact"/>
              <w:ind w:left="20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465FD2" w14:textId="77777777" w:rsidR="00EF7A30" w:rsidRDefault="00EF7A30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5E02D1" w14:textId="77777777" w:rsidR="00EF7A30" w:rsidRDefault="00EF7A30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EF7A30" w14:paraId="59A0B96B" w14:textId="359CB828" w:rsidTr="00937541">
        <w:trPr>
          <w:trHeight w:val="782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6D5CA5" w14:textId="77777777" w:rsidR="00EF7A30" w:rsidRDefault="00EF7A30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87E602" w14:textId="77777777" w:rsidR="00EF7A30" w:rsidRDefault="00EF7A30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8</w:t>
            </w:r>
          </w:p>
        </w:tc>
        <w:tc>
          <w:tcPr>
            <w:tcW w:w="108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8F99D1" w14:textId="77777777" w:rsidR="00EF7A30" w:rsidRDefault="00EF7A30">
            <w:pPr>
              <w:spacing w:line="216" w:lineRule="exact"/>
              <w:ind w:left="20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0CBE84" w14:textId="77777777" w:rsidR="00EF7A30" w:rsidRDefault="00EF7A30">
            <w:pPr>
              <w:spacing w:line="216" w:lineRule="exact"/>
              <w:ind w:left="20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5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F5B4C1" w14:textId="77777777" w:rsidR="00EF7A30" w:rsidRDefault="00EF7A30">
            <w:pPr>
              <w:spacing w:line="216" w:lineRule="exact"/>
              <w:ind w:left="20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24320B" w14:textId="77777777" w:rsidR="00EF7A30" w:rsidRDefault="00EF7A30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519EFC" w14:textId="77777777" w:rsidR="00EF7A30" w:rsidRDefault="00EF7A30">
            <w:pPr>
              <w:spacing w:line="216" w:lineRule="exact"/>
              <w:ind w:left="2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EF7A30" w14:paraId="71586645" w14:textId="01675EAA" w:rsidTr="00937541">
        <w:trPr>
          <w:trHeight w:val="782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F62D98" w14:textId="77777777" w:rsidR="00EF7A30" w:rsidRDefault="00EF7A30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3FCD06" w14:textId="77777777" w:rsidR="00EF7A30" w:rsidRDefault="00EF7A30">
            <w:pPr>
              <w:spacing w:line="216" w:lineRule="exact"/>
              <w:ind w:left="20"/>
              <w:jc w:val="center"/>
              <w:rPr>
                <w:rFonts w:ascii="宋体" w:hAnsi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auto"/>
                <w:sz w:val="18"/>
                <w:szCs w:val="18"/>
              </w:rPr>
              <w:t>9</w:t>
            </w:r>
          </w:p>
        </w:tc>
        <w:tc>
          <w:tcPr>
            <w:tcW w:w="108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A950D9" w14:textId="77777777" w:rsidR="00EF7A30" w:rsidRDefault="00EF7A30">
            <w:pPr>
              <w:spacing w:line="216" w:lineRule="exact"/>
              <w:ind w:left="20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4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8F5D5E" w14:textId="77777777" w:rsidR="00EF7A30" w:rsidRDefault="00EF7A30">
            <w:pPr>
              <w:spacing w:line="216" w:lineRule="exact"/>
              <w:ind w:left="20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25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FD8C07" w14:textId="77777777" w:rsidR="00EF7A30" w:rsidRDefault="00EF7A30">
            <w:pPr>
              <w:spacing w:line="216" w:lineRule="exact"/>
              <w:ind w:left="20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F1E12E" w14:textId="77777777" w:rsidR="00EF7A30" w:rsidRDefault="00EF7A30">
            <w:pPr>
              <w:spacing w:line="216" w:lineRule="exact"/>
              <w:ind w:left="20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A74DB0" w14:textId="77777777" w:rsidR="00EF7A30" w:rsidRDefault="00EF7A30">
            <w:pPr>
              <w:spacing w:line="216" w:lineRule="exact"/>
              <w:ind w:left="20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</w:tr>
      <w:tr w:rsidR="00EF7A30" w14:paraId="0981EC85" w14:textId="0784FBB4" w:rsidTr="00937541">
        <w:trPr>
          <w:trHeight w:val="782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58469F" w14:textId="77777777" w:rsidR="00EF7A30" w:rsidRDefault="00EF7A30">
            <w:pPr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9A2EC8" w14:textId="77777777" w:rsidR="00EF7A30" w:rsidRDefault="00EF7A30">
            <w:pPr>
              <w:spacing w:line="216" w:lineRule="exact"/>
              <w:ind w:left="20"/>
              <w:jc w:val="center"/>
              <w:rPr>
                <w:rFonts w:ascii="宋体" w:hAnsi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auto"/>
                <w:sz w:val="18"/>
                <w:szCs w:val="18"/>
              </w:rPr>
              <w:t>10</w:t>
            </w:r>
          </w:p>
        </w:tc>
        <w:tc>
          <w:tcPr>
            <w:tcW w:w="108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019382" w14:textId="77777777" w:rsidR="00EF7A30" w:rsidRDefault="00EF7A30">
            <w:pPr>
              <w:spacing w:line="216" w:lineRule="exact"/>
              <w:ind w:left="20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4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84CECC" w14:textId="77777777" w:rsidR="00EF7A30" w:rsidRDefault="00EF7A30">
            <w:pPr>
              <w:spacing w:line="216" w:lineRule="exact"/>
              <w:ind w:left="20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25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FE4997" w14:textId="77777777" w:rsidR="00EF7A30" w:rsidRDefault="00EF7A30">
            <w:pPr>
              <w:spacing w:line="216" w:lineRule="exact"/>
              <w:ind w:left="20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5A0BC2" w14:textId="77777777" w:rsidR="00EF7A30" w:rsidRDefault="00EF7A30">
            <w:pPr>
              <w:spacing w:line="216" w:lineRule="exact"/>
              <w:ind w:left="20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B8EC81" w14:textId="77777777" w:rsidR="00EF7A30" w:rsidRDefault="00EF7A30">
            <w:pPr>
              <w:spacing w:line="216" w:lineRule="exact"/>
              <w:ind w:left="20"/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</w:tr>
      <w:tr w:rsidR="0003791B" w14:paraId="2718B580" w14:textId="77777777" w:rsidTr="00482E50">
        <w:trPr>
          <w:trHeight w:val="2928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AC6124" w14:textId="32CB3C9B" w:rsidR="006D7AC9" w:rsidRDefault="00FB6534" w:rsidP="006D7AC9">
            <w:pPr>
              <w:spacing w:line="288" w:lineRule="exact"/>
              <w:ind w:left="20"/>
              <w:jc w:val="center"/>
              <w:rPr>
                <w:rFonts w:ascii="宋体" w:hAnsi="宋体" w:cs="宋体"/>
                <w:b/>
                <w:bCs/>
                <w:sz w:val="22"/>
                <w:szCs w:val="22"/>
              </w:rPr>
            </w:pPr>
            <w:r w:rsidRPr="006D7AC9">
              <w:rPr>
                <w:rFonts w:ascii="宋体" w:hAnsi="宋体" w:cs="宋体" w:hint="eastAsia"/>
                <w:b/>
                <w:bCs/>
                <w:sz w:val="22"/>
                <w:szCs w:val="22"/>
              </w:rPr>
              <w:t>其他符合文件</w:t>
            </w:r>
          </w:p>
          <w:p w14:paraId="585B5207" w14:textId="5EFB52F7" w:rsidR="0003791B" w:rsidRPr="006D7AC9" w:rsidRDefault="00FB6534" w:rsidP="006D7AC9">
            <w:pPr>
              <w:spacing w:line="288" w:lineRule="exact"/>
              <w:ind w:left="20"/>
              <w:jc w:val="center"/>
              <w:rPr>
                <w:rFonts w:ascii="宋体" w:hAnsi="宋体" w:cs="宋体"/>
                <w:b/>
                <w:bCs/>
                <w:sz w:val="22"/>
                <w:szCs w:val="22"/>
              </w:rPr>
            </w:pPr>
            <w:r w:rsidRPr="006D7AC9">
              <w:rPr>
                <w:rFonts w:ascii="宋体" w:hAnsi="宋体" w:cs="宋体" w:hint="eastAsia"/>
                <w:b/>
                <w:bCs/>
                <w:sz w:val="22"/>
                <w:szCs w:val="22"/>
              </w:rPr>
              <w:t>要求</w:t>
            </w:r>
            <w:r w:rsidR="006D7AC9">
              <w:rPr>
                <w:rFonts w:ascii="宋体" w:hAnsi="宋体" w:cs="宋体" w:hint="eastAsia"/>
                <w:b/>
                <w:bCs/>
                <w:sz w:val="22"/>
                <w:szCs w:val="22"/>
              </w:rPr>
              <w:t>的</w:t>
            </w:r>
            <w:r w:rsidRPr="006D7AC9">
              <w:rPr>
                <w:rFonts w:ascii="宋体" w:hAnsi="宋体" w:cs="宋体" w:hint="eastAsia"/>
                <w:b/>
                <w:bCs/>
                <w:sz w:val="22"/>
                <w:szCs w:val="22"/>
              </w:rPr>
              <w:t>业绩</w:t>
            </w:r>
          </w:p>
        </w:tc>
        <w:tc>
          <w:tcPr>
            <w:tcW w:w="467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66BAB9" w14:textId="0FC9084E" w:rsidR="0003791B" w:rsidRDefault="00FB6534">
            <w:pPr>
              <w:spacing w:line="276" w:lineRule="auto"/>
              <w:rPr>
                <w:rFonts w:ascii="宋体" w:hAnsi="宋体" w:cs="宋体"/>
                <w:color w:val="FF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FF0000"/>
                <w:sz w:val="20"/>
                <w:szCs w:val="20"/>
              </w:rPr>
              <w:t>请先严格按照文件“学术业绩条件”要求列出</w:t>
            </w:r>
            <w:r w:rsidR="00741EE7">
              <w:rPr>
                <w:rFonts w:ascii="宋体" w:hAnsi="宋体" w:cs="宋体" w:hint="eastAsia"/>
                <w:color w:val="FF0000"/>
                <w:sz w:val="20"/>
                <w:szCs w:val="20"/>
              </w:rPr>
              <w:t>简要</w:t>
            </w:r>
            <w:r>
              <w:rPr>
                <w:rFonts w:ascii="宋体" w:hAnsi="宋体" w:cs="宋体" w:hint="eastAsia"/>
                <w:color w:val="FF0000"/>
                <w:sz w:val="20"/>
                <w:szCs w:val="20"/>
              </w:rPr>
              <w:t>原文描述，再据此展开具体描述。格式例如：</w:t>
            </w:r>
          </w:p>
          <w:p w14:paraId="7A161F6C" w14:textId="77777777" w:rsidR="0003791B" w:rsidRDefault="00FB6534">
            <w:pPr>
              <w:numPr>
                <w:ilvl w:val="0"/>
                <w:numId w:val="1"/>
              </w:numPr>
              <w:spacing w:line="276" w:lineRule="auto"/>
              <w:rPr>
                <w:rFonts w:ascii="宋体" w:hAnsi="宋体" w:cs="宋体"/>
                <w:color w:val="FF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FF0000"/>
                <w:sz w:val="20"/>
                <w:szCs w:val="20"/>
              </w:rPr>
              <w:t>获省级教学成果奖：*年*月***成果获****二等奖，排名第*等</w:t>
            </w:r>
          </w:p>
          <w:p w14:paraId="3DC078BB" w14:textId="77777777" w:rsidR="0003791B" w:rsidRDefault="00FB6534">
            <w:pPr>
              <w:numPr>
                <w:ilvl w:val="0"/>
                <w:numId w:val="2"/>
              </w:numPr>
              <w:spacing w:line="276" w:lineRule="auto"/>
              <w:rPr>
                <w:rFonts w:ascii="宋体" w:hAnsi="宋体" w:cs="宋体"/>
                <w:color w:val="FF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FF0000"/>
                <w:sz w:val="20"/>
                <w:szCs w:val="20"/>
              </w:rPr>
              <w:t>获高校教师教学创新大赛一等奖：*年*月获****比赛一等奖，排名第*等</w:t>
            </w:r>
          </w:p>
          <w:p w14:paraId="1BE47993" w14:textId="77777777" w:rsidR="0003791B" w:rsidRDefault="00FB6534">
            <w:pPr>
              <w:numPr>
                <w:ilvl w:val="0"/>
                <w:numId w:val="2"/>
              </w:numPr>
              <w:spacing w:line="276" w:lineRule="auto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FF0000"/>
                <w:sz w:val="20"/>
                <w:szCs w:val="20"/>
              </w:rPr>
              <w:t>在本领域有重大影响力的国际会议作大会邀请报告2次：*年*月在******会议上作题为****的大会邀请报告</w:t>
            </w:r>
          </w:p>
        </w:tc>
      </w:tr>
      <w:tr w:rsidR="0003791B" w14:paraId="12439E4B" w14:textId="77777777" w:rsidTr="00482E50">
        <w:trPr>
          <w:trHeight w:hRule="exact" w:val="2161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F7B2B5" w14:textId="77777777" w:rsidR="0003791B" w:rsidRPr="006D7AC9" w:rsidRDefault="00FB6534">
            <w:pPr>
              <w:spacing w:line="288" w:lineRule="exact"/>
              <w:ind w:left="20"/>
              <w:jc w:val="center"/>
              <w:rPr>
                <w:rFonts w:ascii="宋体" w:hAnsi="宋体" w:cs="宋体"/>
                <w:b/>
                <w:bCs/>
                <w:sz w:val="22"/>
                <w:szCs w:val="22"/>
              </w:rPr>
            </w:pPr>
            <w:r w:rsidRPr="006D7AC9">
              <w:rPr>
                <w:rFonts w:ascii="宋体" w:hAnsi="宋体" w:cs="宋体" w:hint="eastAsia"/>
                <w:b/>
                <w:bCs/>
                <w:sz w:val="22"/>
                <w:szCs w:val="22"/>
              </w:rPr>
              <w:t>代表性成果业绩亮点</w:t>
            </w:r>
          </w:p>
        </w:tc>
        <w:tc>
          <w:tcPr>
            <w:tcW w:w="467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8FC756" w14:textId="77777777" w:rsidR="0003791B" w:rsidRDefault="00FB6534">
            <w:pPr>
              <w:spacing w:line="276" w:lineRule="auto"/>
              <w:ind w:left="20" w:firstLineChars="100" w:firstLine="200"/>
              <w:rPr>
                <w:rFonts w:ascii="宋体" w:hAnsi="宋体" w:cs="宋体"/>
                <w:color w:val="FF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FF0000"/>
                <w:sz w:val="20"/>
                <w:szCs w:val="20"/>
              </w:rPr>
              <w:t>限填 2</w:t>
            </w:r>
            <w:r>
              <w:rPr>
                <w:rFonts w:ascii="宋体" w:hAnsi="宋体" w:cs="宋体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 w:hint="eastAsia"/>
                <w:color w:val="FF0000"/>
                <w:sz w:val="20"/>
                <w:szCs w:val="20"/>
              </w:rPr>
              <w:t>项（每条不超过</w:t>
            </w:r>
            <w:r>
              <w:rPr>
                <w:rFonts w:ascii="宋体" w:hAnsi="宋体" w:cs="宋体"/>
                <w:color w:val="FF0000"/>
                <w:sz w:val="20"/>
                <w:szCs w:val="20"/>
              </w:rPr>
              <w:t>100</w:t>
            </w:r>
            <w:r>
              <w:rPr>
                <w:rFonts w:ascii="宋体" w:hAnsi="宋体" w:cs="宋体" w:hint="eastAsia"/>
                <w:color w:val="FF0000"/>
                <w:sz w:val="20"/>
                <w:szCs w:val="20"/>
              </w:rPr>
              <w:t>字）</w:t>
            </w:r>
          </w:p>
          <w:p w14:paraId="5CDEF233" w14:textId="593CD00F" w:rsidR="0003791B" w:rsidRDefault="00FB6534">
            <w:pPr>
              <w:spacing w:line="276" w:lineRule="auto"/>
              <w:ind w:left="20" w:firstLineChars="100" w:firstLine="200"/>
              <w:rPr>
                <w:rFonts w:ascii="宋体" w:hAnsi="宋体" w:cs="宋体"/>
                <w:color w:val="FF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FF0000"/>
                <w:sz w:val="20"/>
                <w:szCs w:val="20"/>
              </w:rPr>
              <w:t>亮点1：</w:t>
            </w:r>
          </w:p>
          <w:p w14:paraId="0D06A6E5" w14:textId="77777777" w:rsidR="00741EE7" w:rsidRDefault="00741EE7">
            <w:pPr>
              <w:spacing w:line="276" w:lineRule="auto"/>
              <w:ind w:left="20" w:firstLineChars="100" w:firstLine="200"/>
              <w:rPr>
                <w:rFonts w:ascii="宋体" w:hAnsi="宋体" w:cs="宋体"/>
                <w:color w:val="FF0000"/>
                <w:sz w:val="20"/>
                <w:szCs w:val="20"/>
              </w:rPr>
            </w:pPr>
          </w:p>
          <w:p w14:paraId="6FFE8510" w14:textId="77777777" w:rsidR="0003791B" w:rsidRDefault="00FB6534">
            <w:pPr>
              <w:spacing w:line="276" w:lineRule="auto"/>
              <w:ind w:left="20" w:firstLineChars="100" w:firstLine="200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FF0000"/>
                <w:sz w:val="20"/>
                <w:szCs w:val="20"/>
              </w:rPr>
              <w:t>亮点2：</w:t>
            </w:r>
          </w:p>
        </w:tc>
      </w:tr>
      <w:tr w:rsidR="0003791B" w14:paraId="245792F8" w14:textId="77777777">
        <w:trPr>
          <w:trHeight w:hRule="exact" w:val="1191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1C50E1" w14:textId="77777777" w:rsidR="0003791B" w:rsidRDefault="00FB6534">
            <w:pPr>
              <w:spacing w:line="276" w:lineRule="auto"/>
              <w:jc w:val="both"/>
              <w:rPr>
                <w:rFonts w:ascii="宋体" w:hAnsi="宋体" w:cs="宋体"/>
                <w:b/>
                <w:bCs/>
                <w:color w:val="FF0000"/>
              </w:rPr>
            </w:pPr>
            <w:r>
              <w:rPr>
                <w:rFonts w:ascii="宋体" w:hAnsi="宋体" w:cs="宋体" w:hint="eastAsia"/>
                <w:b/>
                <w:bCs/>
                <w:color w:val="auto"/>
              </w:rPr>
              <w:t>研究成果应用于课堂教学情况：</w:t>
            </w:r>
          </w:p>
        </w:tc>
      </w:tr>
    </w:tbl>
    <w:p w14:paraId="4EADF5A8" w14:textId="77777777" w:rsidR="0003791B" w:rsidRDefault="0003791B">
      <w:pPr>
        <w:rPr>
          <w:rFonts w:ascii="Times New Roman" w:hAnsi="Times New Roman" w:cs="Times New Roman"/>
          <w:color w:val="auto"/>
          <w:sz w:val="2"/>
          <w:szCs w:val="2"/>
        </w:rPr>
      </w:pPr>
    </w:p>
    <w:p w14:paraId="02B60567" w14:textId="77777777" w:rsidR="0003791B" w:rsidRDefault="0003791B">
      <w:pPr>
        <w:rPr>
          <w:rFonts w:ascii="Times New Roman" w:hAnsi="Times New Roman" w:cs="Times New Roman"/>
          <w:color w:val="auto"/>
          <w:sz w:val="2"/>
          <w:szCs w:val="2"/>
        </w:rPr>
      </w:pPr>
    </w:p>
    <w:p w14:paraId="1BF9EBF4" w14:textId="77777777" w:rsidR="0003791B" w:rsidRDefault="0003791B">
      <w:pPr>
        <w:rPr>
          <w:rFonts w:ascii="Times New Roman" w:hAnsi="Times New Roman" w:cs="Times New Roman"/>
          <w:color w:val="auto"/>
          <w:sz w:val="16"/>
          <w:szCs w:val="2"/>
        </w:rPr>
      </w:pPr>
    </w:p>
    <w:p w14:paraId="5DDDB793" w14:textId="77777777" w:rsidR="0003791B" w:rsidRDefault="00FB6534">
      <w:pPr>
        <w:rPr>
          <w:rFonts w:ascii="Times New Roman" w:hAnsi="Times New Roman" w:cs="Times New Roman"/>
          <w:color w:val="auto"/>
          <w:sz w:val="16"/>
          <w:szCs w:val="2"/>
        </w:rPr>
      </w:pPr>
      <w:r>
        <w:rPr>
          <w:rFonts w:ascii="Times New Roman" w:hAnsi="Times New Roman" w:cs="Times New Roman" w:hint="eastAsia"/>
          <w:b/>
          <w:bCs/>
          <w:color w:val="auto"/>
          <w:sz w:val="16"/>
          <w:szCs w:val="2"/>
        </w:rPr>
        <w:t>注意：</w:t>
      </w:r>
      <w:r>
        <w:rPr>
          <w:rFonts w:ascii="Times New Roman" w:hAnsi="Times New Roman" w:cs="Times New Roman" w:hint="eastAsia"/>
          <w:color w:val="auto"/>
          <w:sz w:val="16"/>
          <w:szCs w:val="2"/>
        </w:rPr>
        <w:t>1.</w:t>
      </w:r>
      <w:r>
        <w:rPr>
          <w:rFonts w:ascii="Times New Roman" w:hAnsi="Times New Roman" w:cs="Times New Roman"/>
          <w:color w:val="auto"/>
          <w:sz w:val="16"/>
          <w:szCs w:val="2"/>
        </w:rPr>
        <w:t>本表限</w:t>
      </w:r>
      <w:r>
        <w:rPr>
          <w:rFonts w:ascii="Times New Roman" w:hAnsi="Times New Roman" w:cs="Times New Roman"/>
          <w:color w:val="auto"/>
          <w:sz w:val="16"/>
          <w:szCs w:val="2"/>
        </w:rPr>
        <w:t>2</w:t>
      </w:r>
      <w:r>
        <w:rPr>
          <w:rFonts w:ascii="Times New Roman" w:hAnsi="Times New Roman" w:cs="Times New Roman"/>
          <w:color w:val="auto"/>
          <w:sz w:val="16"/>
          <w:szCs w:val="2"/>
        </w:rPr>
        <w:t>页，单页正反面打印</w:t>
      </w:r>
      <w:r>
        <w:rPr>
          <w:rFonts w:ascii="Times New Roman" w:hAnsi="Times New Roman" w:cs="Times New Roman" w:hint="eastAsia"/>
          <w:color w:val="auto"/>
          <w:sz w:val="16"/>
          <w:szCs w:val="2"/>
        </w:rPr>
        <w:t>。</w:t>
      </w:r>
    </w:p>
    <w:p w14:paraId="1DD85B45" w14:textId="77777777" w:rsidR="0003791B" w:rsidRDefault="00FB6534">
      <w:pPr>
        <w:ind w:firstLineChars="300" w:firstLine="482"/>
        <w:rPr>
          <w:rFonts w:ascii="Times New Roman" w:hAnsi="Times New Roman" w:cs="Times New Roman"/>
          <w:b/>
          <w:bCs/>
          <w:color w:val="auto"/>
          <w:sz w:val="16"/>
          <w:szCs w:val="2"/>
        </w:rPr>
      </w:pPr>
      <w:r>
        <w:rPr>
          <w:rFonts w:ascii="Times New Roman" w:hAnsi="Times New Roman" w:cs="Times New Roman"/>
          <w:b/>
          <w:bCs/>
          <w:color w:val="auto"/>
          <w:sz w:val="16"/>
          <w:szCs w:val="11"/>
        </w:rPr>
        <w:t>2.</w:t>
      </w:r>
      <w:r>
        <w:rPr>
          <w:rFonts w:ascii="Times New Roman" w:hAnsi="Times New Roman" w:cs="Times New Roman" w:hint="eastAsia"/>
          <w:b/>
          <w:bCs/>
          <w:color w:val="auto"/>
          <w:sz w:val="16"/>
          <w:szCs w:val="11"/>
        </w:rPr>
        <w:t>请务必保证所填信息真实、准确、有效。如填写虚假、失实信息，将直接取消申报资格。</w:t>
      </w:r>
    </w:p>
    <w:p w14:paraId="103229E1" w14:textId="4653D6AC" w:rsidR="0003791B" w:rsidRDefault="00FB6534">
      <w:pPr>
        <w:spacing w:beforeLines="30" w:before="72" w:line="300" w:lineRule="exact"/>
        <w:ind w:firstLineChars="500" w:firstLine="1200"/>
        <w:rPr>
          <w:rFonts w:ascii="Times New Roman" w:hAnsi="Times New Roman" w:cs="Times New Roman"/>
          <w:color w:val="auto"/>
          <w:szCs w:val="28"/>
        </w:rPr>
      </w:pPr>
      <w:r>
        <w:rPr>
          <w:rFonts w:ascii="Times New Roman" w:hAnsi="Times New Roman" w:cs="Times New Roman"/>
          <w:color w:val="auto"/>
          <w:szCs w:val="28"/>
        </w:rPr>
        <w:t>本人签字：</w:t>
      </w:r>
      <w:r>
        <w:rPr>
          <w:rFonts w:ascii="Times New Roman" w:hAnsi="Times New Roman" w:cs="Times New Roman" w:hint="eastAsia"/>
          <w:color w:val="auto"/>
          <w:szCs w:val="28"/>
        </w:rPr>
        <w:t xml:space="preserve">                             </w:t>
      </w:r>
      <w:r w:rsidR="00741EE7">
        <w:rPr>
          <w:rFonts w:ascii="Times New Roman" w:hAnsi="Times New Roman" w:cs="Times New Roman"/>
          <w:color w:val="auto"/>
          <w:szCs w:val="28"/>
        </w:rPr>
        <w:t xml:space="preserve"> </w:t>
      </w:r>
      <w:r w:rsidR="00741EE7" w:rsidRPr="00741EE7">
        <w:rPr>
          <w:rFonts w:ascii="Times New Roman" w:hAnsi="Times New Roman" w:cs="Times New Roman" w:hint="eastAsia"/>
          <w:color w:val="auto"/>
          <w:szCs w:val="28"/>
        </w:rPr>
        <w:t>院长（主任）签字盖章</w:t>
      </w:r>
      <w:r>
        <w:rPr>
          <w:rFonts w:ascii="Times New Roman" w:hAnsi="Times New Roman" w:cs="Times New Roman" w:hint="eastAsia"/>
          <w:color w:val="auto"/>
          <w:szCs w:val="28"/>
        </w:rPr>
        <w:t>：</w:t>
      </w:r>
    </w:p>
    <w:p w14:paraId="6F7D5EF9" w14:textId="77777777" w:rsidR="0003791B" w:rsidRDefault="0003791B">
      <w:pPr>
        <w:rPr>
          <w:rFonts w:ascii="Times New Roman" w:hAnsi="Times New Roman" w:cs="Times New Roman"/>
          <w:color w:val="auto"/>
          <w:sz w:val="2"/>
          <w:szCs w:val="2"/>
        </w:rPr>
      </w:pPr>
    </w:p>
    <w:sectPr w:rsidR="0003791B">
      <w:pgSz w:w="11905" w:h="16837"/>
      <w:pgMar w:top="1134" w:right="606" w:bottom="1134" w:left="606" w:header="720" w:footer="720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87344A" w14:textId="77777777" w:rsidR="000B25FA" w:rsidRDefault="000B25FA" w:rsidP="00EF7A30">
      <w:r>
        <w:separator/>
      </w:r>
    </w:p>
  </w:endnote>
  <w:endnote w:type="continuationSeparator" w:id="0">
    <w:p w14:paraId="25A47C42" w14:textId="77777777" w:rsidR="000B25FA" w:rsidRDefault="000B25FA" w:rsidP="00EF7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ialog">
    <w:altName w:val="宋体"/>
    <w:charset w:val="86"/>
    <w:family w:val="roma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EACD1D" w14:textId="77777777" w:rsidR="000B25FA" w:rsidRDefault="000B25FA" w:rsidP="00EF7A30">
      <w:r>
        <w:separator/>
      </w:r>
    </w:p>
  </w:footnote>
  <w:footnote w:type="continuationSeparator" w:id="0">
    <w:p w14:paraId="1FD11233" w14:textId="77777777" w:rsidR="000B25FA" w:rsidRDefault="000B25FA" w:rsidP="00EF7A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4059437"/>
    <w:multiLevelType w:val="singleLevel"/>
    <w:tmpl w:val="84059437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1" w15:restartNumberingAfterBreak="0">
    <w:nsid w:val="E83E2678"/>
    <w:multiLevelType w:val="singleLevel"/>
    <w:tmpl w:val="E83E2678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  <w:color w:val="FF000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5"/>
  <w:embedSystemFonts/>
  <w:bordersDoNotSurroundHeader/>
  <w:bordersDoNotSurroundFooter/>
  <w:proofState w:spelling="clean"/>
  <w:attachedTemplate r:id="rId1"/>
  <w:defaultTabStop w:val="7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147D"/>
    <w:rsid w:val="00000577"/>
    <w:rsid w:val="0000493A"/>
    <w:rsid w:val="00012290"/>
    <w:rsid w:val="000166BA"/>
    <w:rsid w:val="00017A9B"/>
    <w:rsid w:val="00022A01"/>
    <w:rsid w:val="00030892"/>
    <w:rsid w:val="0003791B"/>
    <w:rsid w:val="0005361C"/>
    <w:rsid w:val="0005370A"/>
    <w:rsid w:val="00061701"/>
    <w:rsid w:val="00066653"/>
    <w:rsid w:val="00072468"/>
    <w:rsid w:val="00080DAB"/>
    <w:rsid w:val="000812CC"/>
    <w:rsid w:val="000850AD"/>
    <w:rsid w:val="0008548A"/>
    <w:rsid w:val="0008749B"/>
    <w:rsid w:val="000A1F95"/>
    <w:rsid w:val="000A2B9B"/>
    <w:rsid w:val="000B1094"/>
    <w:rsid w:val="000B25FA"/>
    <w:rsid w:val="000B3DCD"/>
    <w:rsid w:val="000B76DE"/>
    <w:rsid w:val="000C1FE0"/>
    <w:rsid w:val="000C4DAE"/>
    <w:rsid w:val="000C7928"/>
    <w:rsid w:val="000D0A25"/>
    <w:rsid w:val="000D4714"/>
    <w:rsid w:val="000D5180"/>
    <w:rsid w:val="000E015A"/>
    <w:rsid w:val="000E7A11"/>
    <w:rsid w:val="000F1A1F"/>
    <w:rsid w:val="00101780"/>
    <w:rsid w:val="00110C0C"/>
    <w:rsid w:val="0011719B"/>
    <w:rsid w:val="00136373"/>
    <w:rsid w:val="00137AD5"/>
    <w:rsid w:val="0014666E"/>
    <w:rsid w:val="00151078"/>
    <w:rsid w:val="00161C37"/>
    <w:rsid w:val="00172D21"/>
    <w:rsid w:val="001765B6"/>
    <w:rsid w:val="0017765F"/>
    <w:rsid w:val="0018304F"/>
    <w:rsid w:val="00185F8E"/>
    <w:rsid w:val="00195D95"/>
    <w:rsid w:val="001A4AD4"/>
    <w:rsid w:val="001B44D8"/>
    <w:rsid w:val="001D06CC"/>
    <w:rsid w:val="001D2CAB"/>
    <w:rsid w:val="001D517F"/>
    <w:rsid w:val="001D51D7"/>
    <w:rsid w:val="001E031F"/>
    <w:rsid w:val="001E6298"/>
    <w:rsid w:val="001F3506"/>
    <w:rsid w:val="001F376B"/>
    <w:rsid w:val="001F593B"/>
    <w:rsid w:val="001F7751"/>
    <w:rsid w:val="00202F5F"/>
    <w:rsid w:val="0022158E"/>
    <w:rsid w:val="00227515"/>
    <w:rsid w:val="002459FF"/>
    <w:rsid w:val="00253AD5"/>
    <w:rsid w:val="002621FB"/>
    <w:rsid w:val="0027085A"/>
    <w:rsid w:val="00271715"/>
    <w:rsid w:val="00274DA4"/>
    <w:rsid w:val="00275B9F"/>
    <w:rsid w:val="002772C2"/>
    <w:rsid w:val="00277C61"/>
    <w:rsid w:val="00286A67"/>
    <w:rsid w:val="002B2EC7"/>
    <w:rsid w:val="002C0C6D"/>
    <w:rsid w:val="002D474D"/>
    <w:rsid w:val="002E342C"/>
    <w:rsid w:val="002F1EA3"/>
    <w:rsid w:val="002F66CF"/>
    <w:rsid w:val="003007C8"/>
    <w:rsid w:val="00310FAA"/>
    <w:rsid w:val="00331C29"/>
    <w:rsid w:val="00331E3C"/>
    <w:rsid w:val="003344D9"/>
    <w:rsid w:val="0033495E"/>
    <w:rsid w:val="003368B9"/>
    <w:rsid w:val="00342E96"/>
    <w:rsid w:val="00347946"/>
    <w:rsid w:val="00353F95"/>
    <w:rsid w:val="0035682F"/>
    <w:rsid w:val="003637A4"/>
    <w:rsid w:val="00365F3F"/>
    <w:rsid w:val="00366A9A"/>
    <w:rsid w:val="003709A9"/>
    <w:rsid w:val="0037296D"/>
    <w:rsid w:val="00374C76"/>
    <w:rsid w:val="0037547F"/>
    <w:rsid w:val="00376484"/>
    <w:rsid w:val="00377EBC"/>
    <w:rsid w:val="003914B8"/>
    <w:rsid w:val="003A09B4"/>
    <w:rsid w:val="003A3C2C"/>
    <w:rsid w:val="003D1307"/>
    <w:rsid w:val="003D131F"/>
    <w:rsid w:val="003D458B"/>
    <w:rsid w:val="003D6E06"/>
    <w:rsid w:val="003E27F4"/>
    <w:rsid w:val="003F4DC0"/>
    <w:rsid w:val="003F5F24"/>
    <w:rsid w:val="0040010F"/>
    <w:rsid w:val="004102B9"/>
    <w:rsid w:val="004135F9"/>
    <w:rsid w:val="004177FB"/>
    <w:rsid w:val="004222A2"/>
    <w:rsid w:val="004268EB"/>
    <w:rsid w:val="00431889"/>
    <w:rsid w:val="00435B7B"/>
    <w:rsid w:val="004416A4"/>
    <w:rsid w:val="00443776"/>
    <w:rsid w:val="00443C92"/>
    <w:rsid w:val="00447FAD"/>
    <w:rsid w:val="004532D8"/>
    <w:rsid w:val="0045429C"/>
    <w:rsid w:val="0045639C"/>
    <w:rsid w:val="00462F9A"/>
    <w:rsid w:val="00463BAC"/>
    <w:rsid w:val="0046622F"/>
    <w:rsid w:val="0047394D"/>
    <w:rsid w:val="00474441"/>
    <w:rsid w:val="004804A2"/>
    <w:rsid w:val="00482E50"/>
    <w:rsid w:val="00483035"/>
    <w:rsid w:val="00485129"/>
    <w:rsid w:val="0049340F"/>
    <w:rsid w:val="00496384"/>
    <w:rsid w:val="004A0C79"/>
    <w:rsid w:val="004A2FFA"/>
    <w:rsid w:val="004A39F1"/>
    <w:rsid w:val="004A3C37"/>
    <w:rsid w:val="004B2BBB"/>
    <w:rsid w:val="004B2DCC"/>
    <w:rsid w:val="004C395F"/>
    <w:rsid w:val="004D10E0"/>
    <w:rsid w:val="004D2EE9"/>
    <w:rsid w:val="004D5483"/>
    <w:rsid w:val="004D70E5"/>
    <w:rsid w:val="004E0EAB"/>
    <w:rsid w:val="004E4301"/>
    <w:rsid w:val="004E4CFE"/>
    <w:rsid w:val="004E550C"/>
    <w:rsid w:val="004F2648"/>
    <w:rsid w:val="004F7839"/>
    <w:rsid w:val="005033C9"/>
    <w:rsid w:val="00511773"/>
    <w:rsid w:val="00512456"/>
    <w:rsid w:val="00512496"/>
    <w:rsid w:val="005246CB"/>
    <w:rsid w:val="005357F4"/>
    <w:rsid w:val="00537A35"/>
    <w:rsid w:val="00540424"/>
    <w:rsid w:val="005433FA"/>
    <w:rsid w:val="00544CF9"/>
    <w:rsid w:val="00550F6E"/>
    <w:rsid w:val="00552FAE"/>
    <w:rsid w:val="00554FEF"/>
    <w:rsid w:val="00565FFB"/>
    <w:rsid w:val="00574A5C"/>
    <w:rsid w:val="00575EE6"/>
    <w:rsid w:val="005777EB"/>
    <w:rsid w:val="00581AE2"/>
    <w:rsid w:val="005865D4"/>
    <w:rsid w:val="005A1A1E"/>
    <w:rsid w:val="005B0196"/>
    <w:rsid w:val="005B2ABF"/>
    <w:rsid w:val="005B4A70"/>
    <w:rsid w:val="005C5FF4"/>
    <w:rsid w:val="005D0DD1"/>
    <w:rsid w:val="005D3BF5"/>
    <w:rsid w:val="005D5042"/>
    <w:rsid w:val="005E4F3A"/>
    <w:rsid w:val="005E5EAA"/>
    <w:rsid w:val="005E662D"/>
    <w:rsid w:val="005E78C3"/>
    <w:rsid w:val="005F197B"/>
    <w:rsid w:val="005F56E2"/>
    <w:rsid w:val="005F5C68"/>
    <w:rsid w:val="005F6738"/>
    <w:rsid w:val="00603C98"/>
    <w:rsid w:val="006123DA"/>
    <w:rsid w:val="006150AF"/>
    <w:rsid w:val="006159C3"/>
    <w:rsid w:val="00621237"/>
    <w:rsid w:val="00635C30"/>
    <w:rsid w:val="00640BF4"/>
    <w:rsid w:val="006431A8"/>
    <w:rsid w:val="00644B83"/>
    <w:rsid w:val="006454B5"/>
    <w:rsid w:val="00652950"/>
    <w:rsid w:val="00653640"/>
    <w:rsid w:val="00664E5E"/>
    <w:rsid w:val="006765FD"/>
    <w:rsid w:val="00676E8F"/>
    <w:rsid w:val="00685B7B"/>
    <w:rsid w:val="006946E8"/>
    <w:rsid w:val="00695786"/>
    <w:rsid w:val="006960A9"/>
    <w:rsid w:val="006A06FE"/>
    <w:rsid w:val="006A0D3A"/>
    <w:rsid w:val="006A175D"/>
    <w:rsid w:val="006B5B5E"/>
    <w:rsid w:val="006B7B78"/>
    <w:rsid w:val="006C0AB8"/>
    <w:rsid w:val="006C4F99"/>
    <w:rsid w:val="006C5F7C"/>
    <w:rsid w:val="006C717A"/>
    <w:rsid w:val="006D16FF"/>
    <w:rsid w:val="006D2604"/>
    <w:rsid w:val="006D32C5"/>
    <w:rsid w:val="006D7AC9"/>
    <w:rsid w:val="006E31F1"/>
    <w:rsid w:val="006F6565"/>
    <w:rsid w:val="006F7738"/>
    <w:rsid w:val="00704BA3"/>
    <w:rsid w:val="0071147D"/>
    <w:rsid w:val="00721731"/>
    <w:rsid w:val="00734E9A"/>
    <w:rsid w:val="00741EE7"/>
    <w:rsid w:val="0074410B"/>
    <w:rsid w:val="00746C1F"/>
    <w:rsid w:val="007502E2"/>
    <w:rsid w:val="00751964"/>
    <w:rsid w:val="00752C68"/>
    <w:rsid w:val="00756B51"/>
    <w:rsid w:val="00761801"/>
    <w:rsid w:val="00761D9F"/>
    <w:rsid w:val="00780689"/>
    <w:rsid w:val="00781199"/>
    <w:rsid w:val="00793C3A"/>
    <w:rsid w:val="007A04C5"/>
    <w:rsid w:val="007A1063"/>
    <w:rsid w:val="007A3AFF"/>
    <w:rsid w:val="007A5EA2"/>
    <w:rsid w:val="007A6A4D"/>
    <w:rsid w:val="007B05D5"/>
    <w:rsid w:val="007C5C73"/>
    <w:rsid w:val="007F649A"/>
    <w:rsid w:val="008001BC"/>
    <w:rsid w:val="008025B2"/>
    <w:rsid w:val="008150B1"/>
    <w:rsid w:val="0082051C"/>
    <w:rsid w:val="00823D4C"/>
    <w:rsid w:val="00844EF2"/>
    <w:rsid w:val="0084688B"/>
    <w:rsid w:val="008523B1"/>
    <w:rsid w:val="00853AB6"/>
    <w:rsid w:val="008600F4"/>
    <w:rsid w:val="00860DDF"/>
    <w:rsid w:val="00862912"/>
    <w:rsid w:val="00863453"/>
    <w:rsid w:val="00864E95"/>
    <w:rsid w:val="00872324"/>
    <w:rsid w:val="008731D0"/>
    <w:rsid w:val="0088645D"/>
    <w:rsid w:val="00891A22"/>
    <w:rsid w:val="008960DF"/>
    <w:rsid w:val="00897BB8"/>
    <w:rsid w:val="008A0D34"/>
    <w:rsid w:val="008A21BE"/>
    <w:rsid w:val="008B1076"/>
    <w:rsid w:val="008B2C08"/>
    <w:rsid w:val="008C04B1"/>
    <w:rsid w:val="008C12E0"/>
    <w:rsid w:val="008C15A9"/>
    <w:rsid w:val="008C2EC6"/>
    <w:rsid w:val="008C311B"/>
    <w:rsid w:val="008C6B1A"/>
    <w:rsid w:val="008C6E52"/>
    <w:rsid w:val="008D2F2C"/>
    <w:rsid w:val="008D53FE"/>
    <w:rsid w:val="008D577B"/>
    <w:rsid w:val="008D697D"/>
    <w:rsid w:val="008E6E38"/>
    <w:rsid w:val="00907A0E"/>
    <w:rsid w:val="00913A5C"/>
    <w:rsid w:val="009155E3"/>
    <w:rsid w:val="00937541"/>
    <w:rsid w:val="00942B40"/>
    <w:rsid w:val="00960C37"/>
    <w:rsid w:val="009806C9"/>
    <w:rsid w:val="00981130"/>
    <w:rsid w:val="009861F8"/>
    <w:rsid w:val="009872A2"/>
    <w:rsid w:val="00996618"/>
    <w:rsid w:val="009966A6"/>
    <w:rsid w:val="009A33D6"/>
    <w:rsid w:val="009A78CC"/>
    <w:rsid w:val="009A7D1D"/>
    <w:rsid w:val="009B3B90"/>
    <w:rsid w:val="009B77B8"/>
    <w:rsid w:val="009C5D8A"/>
    <w:rsid w:val="009C6EB1"/>
    <w:rsid w:val="009D238C"/>
    <w:rsid w:val="009D2704"/>
    <w:rsid w:val="009D7BC4"/>
    <w:rsid w:val="009E0FB0"/>
    <w:rsid w:val="009E41C1"/>
    <w:rsid w:val="009F28A1"/>
    <w:rsid w:val="009F3039"/>
    <w:rsid w:val="00A00FFD"/>
    <w:rsid w:val="00A0289A"/>
    <w:rsid w:val="00A072E7"/>
    <w:rsid w:val="00A10902"/>
    <w:rsid w:val="00A16A37"/>
    <w:rsid w:val="00A212FA"/>
    <w:rsid w:val="00A22AD5"/>
    <w:rsid w:val="00A24C84"/>
    <w:rsid w:val="00A27E90"/>
    <w:rsid w:val="00A32220"/>
    <w:rsid w:val="00A33A87"/>
    <w:rsid w:val="00A349BA"/>
    <w:rsid w:val="00A416C7"/>
    <w:rsid w:val="00A67753"/>
    <w:rsid w:val="00A735BB"/>
    <w:rsid w:val="00A74847"/>
    <w:rsid w:val="00A805B7"/>
    <w:rsid w:val="00A83372"/>
    <w:rsid w:val="00A847EB"/>
    <w:rsid w:val="00A91407"/>
    <w:rsid w:val="00A96160"/>
    <w:rsid w:val="00AA00BF"/>
    <w:rsid w:val="00AA2D4A"/>
    <w:rsid w:val="00AB2DD9"/>
    <w:rsid w:val="00AB533A"/>
    <w:rsid w:val="00AB54E5"/>
    <w:rsid w:val="00AB5825"/>
    <w:rsid w:val="00AB6348"/>
    <w:rsid w:val="00AB726F"/>
    <w:rsid w:val="00AB7941"/>
    <w:rsid w:val="00AC0206"/>
    <w:rsid w:val="00AC0EFB"/>
    <w:rsid w:val="00AC29B0"/>
    <w:rsid w:val="00AD22EB"/>
    <w:rsid w:val="00AD6DE8"/>
    <w:rsid w:val="00AE26EE"/>
    <w:rsid w:val="00AF7234"/>
    <w:rsid w:val="00B01D2A"/>
    <w:rsid w:val="00B050C8"/>
    <w:rsid w:val="00B05846"/>
    <w:rsid w:val="00B1625F"/>
    <w:rsid w:val="00B2598F"/>
    <w:rsid w:val="00B2682C"/>
    <w:rsid w:val="00B26F2F"/>
    <w:rsid w:val="00B320F7"/>
    <w:rsid w:val="00B4586F"/>
    <w:rsid w:val="00B46D2E"/>
    <w:rsid w:val="00B5621B"/>
    <w:rsid w:val="00B70430"/>
    <w:rsid w:val="00B81D60"/>
    <w:rsid w:val="00B8668E"/>
    <w:rsid w:val="00B9154F"/>
    <w:rsid w:val="00B92FCD"/>
    <w:rsid w:val="00B9626A"/>
    <w:rsid w:val="00B96380"/>
    <w:rsid w:val="00B96BE3"/>
    <w:rsid w:val="00BA12D5"/>
    <w:rsid w:val="00BA2D90"/>
    <w:rsid w:val="00BA3E43"/>
    <w:rsid w:val="00BA7FB9"/>
    <w:rsid w:val="00BB22A8"/>
    <w:rsid w:val="00BC150A"/>
    <w:rsid w:val="00BD04B6"/>
    <w:rsid w:val="00BD74E6"/>
    <w:rsid w:val="00BE0D85"/>
    <w:rsid w:val="00BF0318"/>
    <w:rsid w:val="00BF6AEC"/>
    <w:rsid w:val="00C0407A"/>
    <w:rsid w:val="00C16C04"/>
    <w:rsid w:val="00C20EAB"/>
    <w:rsid w:val="00C21219"/>
    <w:rsid w:val="00C27EDE"/>
    <w:rsid w:val="00C33356"/>
    <w:rsid w:val="00C3655E"/>
    <w:rsid w:val="00C405A6"/>
    <w:rsid w:val="00C465D3"/>
    <w:rsid w:val="00C4790D"/>
    <w:rsid w:val="00C52907"/>
    <w:rsid w:val="00C60502"/>
    <w:rsid w:val="00C60876"/>
    <w:rsid w:val="00C60DFC"/>
    <w:rsid w:val="00C6388A"/>
    <w:rsid w:val="00C63DDB"/>
    <w:rsid w:val="00C67F83"/>
    <w:rsid w:val="00C704AF"/>
    <w:rsid w:val="00C7153B"/>
    <w:rsid w:val="00C81281"/>
    <w:rsid w:val="00C8330F"/>
    <w:rsid w:val="00C96ADA"/>
    <w:rsid w:val="00C97DC7"/>
    <w:rsid w:val="00CB59FF"/>
    <w:rsid w:val="00CC57B3"/>
    <w:rsid w:val="00CC6410"/>
    <w:rsid w:val="00CD1C92"/>
    <w:rsid w:val="00CE3B80"/>
    <w:rsid w:val="00CE3EF6"/>
    <w:rsid w:val="00CE6D5D"/>
    <w:rsid w:val="00CF4D4C"/>
    <w:rsid w:val="00CF5557"/>
    <w:rsid w:val="00D06E29"/>
    <w:rsid w:val="00D06E3F"/>
    <w:rsid w:val="00D07C14"/>
    <w:rsid w:val="00D126A1"/>
    <w:rsid w:val="00D134BF"/>
    <w:rsid w:val="00D171EB"/>
    <w:rsid w:val="00D228AA"/>
    <w:rsid w:val="00D22DC8"/>
    <w:rsid w:val="00D33E8F"/>
    <w:rsid w:val="00D45A05"/>
    <w:rsid w:val="00D468F0"/>
    <w:rsid w:val="00D47D19"/>
    <w:rsid w:val="00D51268"/>
    <w:rsid w:val="00D553C4"/>
    <w:rsid w:val="00D55D2D"/>
    <w:rsid w:val="00D6304D"/>
    <w:rsid w:val="00D64A33"/>
    <w:rsid w:val="00D6542C"/>
    <w:rsid w:val="00D6654E"/>
    <w:rsid w:val="00D67A3D"/>
    <w:rsid w:val="00D7106E"/>
    <w:rsid w:val="00D77A79"/>
    <w:rsid w:val="00D801BB"/>
    <w:rsid w:val="00D809D8"/>
    <w:rsid w:val="00D84B75"/>
    <w:rsid w:val="00D93D24"/>
    <w:rsid w:val="00D96746"/>
    <w:rsid w:val="00DA1A7B"/>
    <w:rsid w:val="00DA48D5"/>
    <w:rsid w:val="00DB4A38"/>
    <w:rsid w:val="00DB7B33"/>
    <w:rsid w:val="00DC030A"/>
    <w:rsid w:val="00DD76AC"/>
    <w:rsid w:val="00DE0359"/>
    <w:rsid w:val="00DE0CF2"/>
    <w:rsid w:val="00DE3EDA"/>
    <w:rsid w:val="00DE46B2"/>
    <w:rsid w:val="00DE4D82"/>
    <w:rsid w:val="00DF071B"/>
    <w:rsid w:val="00DF424B"/>
    <w:rsid w:val="00E00747"/>
    <w:rsid w:val="00E045BD"/>
    <w:rsid w:val="00E050E6"/>
    <w:rsid w:val="00E06F19"/>
    <w:rsid w:val="00E20ED9"/>
    <w:rsid w:val="00E21573"/>
    <w:rsid w:val="00E323F4"/>
    <w:rsid w:val="00E33D38"/>
    <w:rsid w:val="00E34CE5"/>
    <w:rsid w:val="00E3586C"/>
    <w:rsid w:val="00E43FEE"/>
    <w:rsid w:val="00E50308"/>
    <w:rsid w:val="00E62C37"/>
    <w:rsid w:val="00E6449A"/>
    <w:rsid w:val="00E6482B"/>
    <w:rsid w:val="00E65860"/>
    <w:rsid w:val="00E70615"/>
    <w:rsid w:val="00EA4912"/>
    <w:rsid w:val="00EA5B8E"/>
    <w:rsid w:val="00EA72AE"/>
    <w:rsid w:val="00EB23C5"/>
    <w:rsid w:val="00EC194B"/>
    <w:rsid w:val="00EC4E6D"/>
    <w:rsid w:val="00EC688D"/>
    <w:rsid w:val="00ED3DB2"/>
    <w:rsid w:val="00ED3FF3"/>
    <w:rsid w:val="00EE42A5"/>
    <w:rsid w:val="00EE697D"/>
    <w:rsid w:val="00EF02E1"/>
    <w:rsid w:val="00EF0DB5"/>
    <w:rsid w:val="00EF0F98"/>
    <w:rsid w:val="00EF7792"/>
    <w:rsid w:val="00EF7A30"/>
    <w:rsid w:val="00F07ED9"/>
    <w:rsid w:val="00F106FD"/>
    <w:rsid w:val="00F14816"/>
    <w:rsid w:val="00F1558A"/>
    <w:rsid w:val="00F23F98"/>
    <w:rsid w:val="00F34552"/>
    <w:rsid w:val="00F35034"/>
    <w:rsid w:val="00F36CE7"/>
    <w:rsid w:val="00F40D9F"/>
    <w:rsid w:val="00F4346C"/>
    <w:rsid w:val="00F710D0"/>
    <w:rsid w:val="00F879A8"/>
    <w:rsid w:val="00F90080"/>
    <w:rsid w:val="00F903AE"/>
    <w:rsid w:val="00F929FE"/>
    <w:rsid w:val="00F953B6"/>
    <w:rsid w:val="00F9582F"/>
    <w:rsid w:val="00FA0460"/>
    <w:rsid w:val="00FA2407"/>
    <w:rsid w:val="00FA3E87"/>
    <w:rsid w:val="00FB46E2"/>
    <w:rsid w:val="00FB606E"/>
    <w:rsid w:val="00FB6534"/>
    <w:rsid w:val="00FC091C"/>
    <w:rsid w:val="00FC0E4C"/>
    <w:rsid w:val="00FC50AE"/>
    <w:rsid w:val="00FD0A4E"/>
    <w:rsid w:val="00FD16F3"/>
    <w:rsid w:val="00FD253B"/>
    <w:rsid w:val="00FD6794"/>
    <w:rsid w:val="00FD740B"/>
    <w:rsid w:val="00FE0C7C"/>
    <w:rsid w:val="00FE5450"/>
    <w:rsid w:val="00FE592C"/>
    <w:rsid w:val="00FE62A0"/>
    <w:rsid w:val="00FF19DA"/>
    <w:rsid w:val="021B5AE2"/>
    <w:rsid w:val="02757B87"/>
    <w:rsid w:val="07A5772C"/>
    <w:rsid w:val="0AA23E4D"/>
    <w:rsid w:val="0B114337"/>
    <w:rsid w:val="0C715BC4"/>
    <w:rsid w:val="0DDC2282"/>
    <w:rsid w:val="108D3897"/>
    <w:rsid w:val="177278A5"/>
    <w:rsid w:val="1DA96475"/>
    <w:rsid w:val="1E6607A3"/>
    <w:rsid w:val="22094750"/>
    <w:rsid w:val="22975EC4"/>
    <w:rsid w:val="2A6709AD"/>
    <w:rsid w:val="2AFD7DC8"/>
    <w:rsid w:val="2BD60B0E"/>
    <w:rsid w:val="2DEC58EB"/>
    <w:rsid w:val="2EA33FE1"/>
    <w:rsid w:val="329E3460"/>
    <w:rsid w:val="32FF3B8F"/>
    <w:rsid w:val="362A0483"/>
    <w:rsid w:val="36C54057"/>
    <w:rsid w:val="39E76E34"/>
    <w:rsid w:val="3BB31DE2"/>
    <w:rsid w:val="3EF878D7"/>
    <w:rsid w:val="40E91E06"/>
    <w:rsid w:val="428E32D4"/>
    <w:rsid w:val="444346FB"/>
    <w:rsid w:val="48CD2A7E"/>
    <w:rsid w:val="52E2528D"/>
    <w:rsid w:val="559175E3"/>
    <w:rsid w:val="563D1F97"/>
    <w:rsid w:val="564701AB"/>
    <w:rsid w:val="56D64D56"/>
    <w:rsid w:val="59CE5F2A"/>
    <w:rsid w:val="5ECF2EDF"/>
    <w:rsid w:val="62C56639"/>
    <w:rsid w:val="634B652E"/>
    <w:rsid w:val="6503380D"/>
    <w:rsid w:val="6925392E"/>
    <w:rsid w:val="6A347397"/>
    <w:rsid w:val="6A673A78"/>
    <w:rsid w:val="720466CF"/>
    <w:rsid w:val="749700A8"/>
    <w:rsid w:val="75895915"/>
    <w:rsid w:val="76231181"/>
    <w:rsid w:val="76396281"/>
    <w:rsid w:val="76453BCF"/>
    <w:rsid w:val="7B0709F5"/>
    <w:rsid w:val="7CA0445D"/>
    <w:rsid w:val="7CA11B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BA99F98"/>
  <w15:docId w15:val="{38DDB29B-183F-44B2-9DF8-F35279058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pPr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outlineLvl w:val="2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uiPriority w:val="9"/>
    <w:qFormat/>
    <w:locked/>
    <w:rPr>
      <w:rFonts w:ascii="Arial" w:hAnsi="Arial" w:cs="Arial"/>
      <w:b/>
      <w:bCs/>
      <w:color w:val="000000"/>
      <w:kern w:val="44"/>
      <w:sz w:val="44"/>
      <w:szCs w:val="44"/>
    </w:rPr>
  </w:style>
  <w:style w:type="character" w:customStyle="1" w:styleId="20">
    <w:name w:val="标题 2 字符"/>
    <w:link w:val="2"/>
    <w:uiPriority w:val="9"/>
    <w:semiHidden/>
    <w:qFormat/>
    <w:locked/>
    <w:rPr>
      <w:rFonts w:ascii="Calibri Light" w:eastAsia="宋体" w:hAnsi="Calibri Light" w:cs="Times New Roman"/>
      <w:b/>
      <w:bCs/>
      <w:color w:val="000000"/>
      <w:kern w:val="0"/>
      <w:sz w:val="32"/>
      <w:szCs w:val="32"/>
    </w:rPr>
  </w:style>
  <w:style w:type="character" w:customStyle="1" w:styleId="30">
    <w:name w:val="标题 3 字符"/>
    <w:link w:val="3"/>
    <w:uiPriority w:val="9"/>
    <w:semiHidden/>
    <w:qFormat/>
    <w:locked/>
    <w:rPr>
      <w:rFonts w:ascii="Arial" w:hAnsi="Arial" w:cs="Arial"/>
      <w:b/>
      <w:bCs/>
      <w:color w:val="000000"/>
      <w:kern w:val="0"/>
      <w:sz w:val="32"/>
      <w:szCs w:val="32"/>
    </w:rPr>
  </w:style>
  <w:style w:type="character" w:customStyle="1" w:styleId="a6">
    <w:name w:val="页脚 字符"/>
    <w:link w:val="a5"/>
    <w:uiPriority w:val="99"/>
    <w:qFormat/>
    <w:locked/>
    <w:rPr>
      <w:rFonts w:ascii="Arial" w:hAnsi="Arial" w:cs="Arial"/>
      <w:color w:val="000000"/>
      <w:kern w:val="0"/>
      <w:sz w:val="18"/>
      <w:szCs w:val="18"/>
    </w:rPr>
  </w:style>
  <w:style w:type="character" w:customStyle="1" w:styleId="a8">
    <w:name w:val="页眉 字符"/>
    <w:link w:val="a7"/>
    <w:uiPriority w:val="99"/>
    <w:qFormat/>
    <w:locked/>
    <w:rPr>
      <w:rFonts w:ascii="Arial" w:hAnsi="Arial" w:cs="Arial"/>
      <w:color w:val="000000"/>
      <w:kern w:val="0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Arial" w:hAnsi="Arial" w:cs="Arial"/>
      <w:color w:val="000000"/>
      <w:sz w:val="18"/>
      <w:szCs w:val="18"/>
    </w:rPr>
  </w:style>
  <w:style w:type="character" w:styleId="aa">
    <w:name w:val="Placeholder Text"/>
    <w:basedOn w:val="a0"/>
    <w:uiPriority w:val="99"/>
    <w:semiHidden/>
    <w:qFormat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enjie\Documents\&#33258;&#23450;&#20041;%20Office%20&#27169;&#26495;\&#35199;&#21335;&#20132;&#36890;&#22823;&#23398;&#30003;&#25253;&#19987;&#19994;&#25216;&#26415;&#32844;&#21153;&#20154;&#21592;&#20449;&#24687;&#31616;&#34920;-&#40614;&#29790;&#22372;-2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AD6AF6D886E49FBB117A10EC73D7509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8F3B386-B1CC-4549-A6CF-20941E7105CB}"/>
      </w:docPartPr>
      <w:docPartBody>
        <w:p w:rsidR="00AF0300" w:rsidRDefault="00AF0300">
          <w:pPr>
            <w:pStyle w:val="1AD6AF6D886E49FBB117A10EC73D7509"/>
          </w:pPr>
          <w:r>
            <w:rPr>
              <w:rStyle w:val="a3"/>
              <w:rFonts w:hint="eastAsia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ialog">
    <w:altName w:val="宋体"/>
    <w:charset w:val="86"/>
    <w:family w:val="roma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E6CDE"/>
    <w:rsid w:val="0024462E"/>
    <w:rsid w:val="002E31C4"/>
    <w:rsid w:val="0031187E"/>
    <w:rsid w:val="00372D22"/>
    <w:rsid w:val="003A5F42"/>
    <w:rsid w:val="003F516A"/>
    <w:rsid w:val="004B01AC"/>
    <w:rsid w:val="004C31C1"/>
    <w:rsid w:val="00543E9D"/>
    <w:rsid w:val="00573F8A"/>
    <w:rsid w:val="006149BE"/>
    <w:rsid w:val="007654D7"/>
    <w:rsid w:val="00783AD7"/>
    <w:rsid w:val="007F7C05"/>
    <w:rsid w:val="0084669F"/>
    <w:rsid w:val="008646DC"/>
    <w:rsid w:val="008C5DAE"/>
    <w:rsid w:val="008E3189"/>
    <w:rsid w:val="00A0172C"/>
    <w:rsid w:val="00A62025"/>
    <w:rsid w:val="00AD4D77"/>
    <w:rsid w:val="00AE6CDE"/>
    <w:rsid w:val="00AF0300"/>
    <w:rsid w:val="00C61D55"/>
    <w:rsid w:val="00C77EBD"/>
    <w:rsid w:val="00DB42E1"/>
    <w:rsid w:val="00EE11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qFormat/>
    <w:rPr>
      <w:color w:val="808080"/>
    </w:rPr>
  </w:style>
  <w:style w:type="paragraph" w:customStyle="1" w:styleId="1AD6AF6D886E49FBB117A10EC73D7509">
    <w:name w:val="1AD6AF6D886E49FBB117A10EC73D7509"/>
    <w:qFormat/>
    <w:pPr>
      <w:widowControl w:val="0"/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F92AE62-BB51-432A-885A-43A34C945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西南交通大学申报专业技术职务人员信息简表-麦瑞坤-2</Template>
  <TotalTime>34</TotalTime>
  <Pages>1</Pages>
  <Words>251</Words>
  <Characters>1432</Characters>
  <Application>Microsoft Office Word</Application>
  <DocSecurity>0</DocSecurity>
  <Lines>11</Lines>
  <Paragraphs>3</Paragraphs>
  <ScaleCrop>false</ScaleCrop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renjie</dc:creator>
  <cp:lastModifiedBy>西南交通大学 人事处</cp:lastModifiedBy>
  <cp:revision>16</cp:revision>
  <cp:lastPrinted>2022-01-22T09:05:00Z</cp:lastPrinted>
  <dcterms:created xsi:type="dcterms:W3CDTF">2022-01-17T07:21:00Z</dcterms:created>
  <dcterms:modified xsi:type="dcterms:W3CDTF">2022-01-26T15:51:00Z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80C8456B5481434D8AC7BC965AB2473B</vt:lpwstr>
  </property>
</Properties>
</file>